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2B2813" w14:textId="7CB4B051" w:rsidR="002B6590" w:rsidRPr="00CF41CF" w:rsidRDefault="00645A10" w:rsidP="00E34389">
      <w:pPr>
        <w:jc w:val="center"/>
        <w:rPr>
          <w:rFonts w:eastAsia="方正小标宋简体" w:cs="Times New Roman"/>
          <w:b/>
          <w:bCs/>
          <w:sz w:val="36"/>
          <w:szCs w:val="36"/>
        </w:rPr>
      </w:pPr>
      <w:bookmarkStart w:id="0" w:name="_Hlk68540862"/>
      <w:r w:rsidRPr="00CF41CF">
        <w:rPr>
          <w:rFonts w:eastAsia="方正小标宋简体" w:cs="Times New Roman"/>
          <w:b/>
          <w:bCs/>
          <w:sz w:val="36"/>
          <w:szCs w:val="36"/>
        </w:rPr>
        <w:t>关于</w:t>
      </w:r>
      <w:bookmarkStart w:id="1" w:name="_Hlk68537763"/>
      <w:r w:rsidRPr="00CF41CF">
        <w:rPr>
          <w:rFonts w:eastAsia="方正小标宋简体" w:cs="Times New Roman"/>
          <w:b/>
          <w:bCs/>
          <w:sz w:val="36"/>
          <w:szCs w:val="36"/>
        </w:rPr>
        <w:t>开展</w:t>
      </w:r>
      <w:r w:rsidR="00B27BCD" w:rsidRPr="00CF41CF">
        <w:rPr>
          <w:rFonts w:eastAsia="方正小标宋简体" w:cs="Times New Roman"/>
          <w:b/>
          <w:bCs/>
          <w:sz w:val="36"/>
          <w:szCs w:val="36"/>
        </w:rPr>
        <w:t>202</w:t>
      </w:r>
      <w:r w:rsidR="0039744E" w:rsidRPr="00CF41CF">
        <w:rPr>
          <w:rFonts w:eastAsia="方正小标宋简体" w:cs="Times New Roman"/>
          <w:b/>
          <w:bCs/>
          <w:sz w:val="36"/>
          <w:szCs w:val="36"/>
        </w:rPr>
        <w:t>4</w:t>
      </w:r>
      <w:r w:rsidR="00810D13" w:rsidRPr="00CF41CF">
        <w:rPr>
          <w:rFonts w:eastAsia="方正小标宋简体" w:cs="Times New Roman"/>
          <w:b/>
          <w:bCs/>
          <w:sz w:val="36"/>
          <w:szCs w:val="36"/>
        </w:rPr>
        <w:t>年</w:t>
      </w:r>
      <w:r w:rsidRPr="00CF41CF">
        <w:rPr>
          <w:rFonts w:eastAsia="方正小标宋简体" w:cs="Times New Roman"/>
          <w:b/>
          <w:bCs/>
          <w:sz w:val="36"/>
          <w:szCs w:val="36"/>
        </w:rPr>
        <w:t>研究生导师任职资格</w:t>
      </w:r>
      <w:bookmarkEnd w:id="0"/>
    </w:p>
    <w:p w14:paraId="27AD2F34" w14:textId="77777777" w:rsidR="002B6590" w:rsidRPr="00CF41CF" w:rsidRDefault="00645A10">
      <w:pPr>
        <w:jc w:val="center"/>
        <w:rPr>
          <w:rFonts w:cs="Times New Roman"/>
          <w:b/>
          <w:bCs/>
          <w:sz w:val="36"/>
          <w:szCs w:val="36"/>
        </w:rPr>
      </w:pPr>
      <w:r w:rsidRPr="00CF41CF">
        <w:rPr>
          <w:rFonts w:eastAsia="方正小标宋简体" w:cs="Times New Roman"/>
          <w:b/>
          <w:bCs/>
          <w:sz w:val="36"/>
          <w:szCs w:val="36"/>
        </w:rPr>
        <w:t>认定工作的</w:t>
      </w:r>
      <w:bookmarkEnd w:id="1"/>
      <w:r w:rsidRPr="00CF41CF">
        <w:rPr>
          <w:rFonts w:eastAsia="方正小标宋简体" w:cs="Times New Roman"/>
          <w:b/>
          <w:bCs/>
          <w:sz w:val="36"/>
          <w:szCs w:val="36"/>
        </w:rPr>
        <w:t>通知</w:t>
      </w:r>
    </w:p>
    <w:p w14:paraId="39F8B09D" w14:textId="77777777" w:rsidR="002B6590" w:rsidRPr="00CE545F" w:rsidRDefault="002B6590">
      <w:pPr>
        <w:rPr>
          <w:rFonts w:cs="Times New Roman"/>
        </w:rPr>
      </w:pPr>
    </w:p>
    <w:p w14:paraId="149C3EE5" w14:textId="77777777" w:rsidR="002B6590" w:rsidRPr="00CE545F" w:rsidRDefault="00B4265F" w:rsidP="00146A7D">
      <w:pPr>
        <w:spacing w:line="540" w:lineRule="exact"/>
        <w:jc w:val="both"/>
        <w:rPr>
          <w:rFonts w:cs="Times New Roman"/>
          <w:szCs w:val="32"/>
        </w:rPr>
      </w:pPr>
      <w:r>
        <w:rPr>
          <w:rFonts w:cs="Times New Roman" w:hint="eastAsia"/>
          <w:szCs w:val="32"/>
        </w:rPr>
        <w:t>各位老师：</w:t>
      </w:r>
    </w:p>
    <w:p w14:paraId="49259216" w14:textId="069D9B2D" w:rsidR="002B6590" w:rsidRPr="00CE545F" w:rsidRDefault="00645A10" w:rsidP="00146A7D">
      <w:pPr>
        <w:spacing w:line="540" w:lineRule="exact"/>
        <w:ind w:firstLineChars="200" w:firstLine="624"/>
        <w:jc w:val="both"/>
        <w:rPr>
          <w:rFonts w:cs="Times New Roman"/>
          <w:szCs w:val="32"/>
        </w:rPr>
      </w:pPr>
      <w:r w:rsidRPr="00CE545F">
        <w:rPr>
          <w:rFonts w:cs="Times New Roman"/>
          <w:szCs w:val="32"/>
        </w:rPr>
        <w:t>为进一步贯彻落实《教育部关于全面落实研究生导师立德树人职责的意见》《关于加强博士生导师岗位管理的若干意见》等文件精神，真正将政治素质过硬、师德师风高尚、业务素质精湛的教师选聘为研究生导师，提升我校研究生培养质量，我校启动</w:t>
      </w:r>
      <w:r w:rsidR="00B27BCD" w:rsidRPr="00CE545F">
        <w:rPr>
          <w:rFonts w:cs="Times New Roman"/>
          <w:szCs w:val="32"/>
        </w:rPr>
        <w:t>202</w:t>
      </w:r>
      <w:r w:rsidR="0039744E">
        <w:rPr>
          <w:rFonts w:cs="Times New Roman"/>
          <w:szCs w:val="32"/>
        </w:rPr>
        <w:t>4</w:t>
      </w:r>
      <w:r w:rsidR="00810D13" w:rsidRPr="00CE545F">
        <w:rPr>
          <w:rFonts w:cs="Times New Roman"/>
          <w:szCs w:val="32"/>
        </w:rPr>
        <w:t>年</w:t>
      </w:r>
      <w:r w:rsidRPr="00CE545F">
        <w:rPr>
          <w:rFonts w:cs="Times New Roman"/>
          <w:szCs w:val="32"/>
        </w:rPr>
        <w:t>研究生导师任职资格认定工作。现将有关事项通知如下。</w:t>
      </w:r>
    </w:p>
    <w:p w14:paraId="416226FD" w14:textId="77777777" w:rsidR="002B6590" w:rsidRPr="00F277B3" w:rsidRDefault="00645A10" w:rsidP="00146A7D">
      <w:pPr>
        <w:spacing w:line="540" w:lineRule="exact"/>
        <w:ind w:firstLineChars="196" w:firstLine="611"/>
        <w:jc w:val="both"/>
        <w:rPr>
          <w:rFonts w:ascii="黑体" w:eastAsia="黑体" w:hAnsi="黑体" w:cs="Times New Roman"/>
          <w:bCs/>
          <w:szCs w:val="32"/>
        </w:rPr>
      </w:pPr>
      <w:r w:rsidRPr="00F277B3">
        <w:rPr>
          <w:rFonts w:ascii="黑体" w:eastAsia="黑体" w:hAnsi="黑体" w:cs="Times New Roman"/>
          <w:bCs/>
          <w:szCs w:val="32"/>
        </w:rPr>
        <w:t>一、工作内容及要求</w:t>
      </w:r>
    </w:p>
    <w:p w14:paraId="6D7E9F4F" w14:textId="0455E5AB" w:rsidR="002B6590" w:rsidRPr="00CE545F" w:rsidRDefault="00645A10" w:rsidP="00146A7D">
      <w:pPr>
        <w:ind w:firstLineChars="200" w:firstLine="624"/>
        <w:jc w:val="both"/>
        <w:rPr>
          <w:rFonts w:cs="Times New Roman"/>
          <w:szCs w:val="32"/>
        </w:rPr>
      </w:pPr>
      <w:r w:rsidRPr="00CE545F">
        <w:rPr>
          <w:rFonts w:cs="Times New Roman"/>
          <w:szCs w:val="32"/>
        </w:rPr>
        <w:t>202</w:t>
      </w:r>
      <w:r w:rsidR="0039744E">
        <w:rPr>
          <w:rFonts w:cs="Times New Roman"/>
          <w:szCs w:val="32"/>
        </w:rPr>
        <w:t>4</w:t>
      </w:r>
      <w:r w:rsidR="00810D13" w:rsidRPr="00CE545F">
        <w:rPr>
          <w:rFonts w:cs="Times New Roman"/>
          <w:szCs w:val="32"/>
        </w:rPr>
        <w:t>年</w:t>
      </w:r>
      <w:r w:rsidR="00E33016" w:rsidRPr="00CE545F">
        <w:rPr>
          <w:rFonts w:cs="Times New Roman"/>
          <w:szCs w:val="32"/>
        </w:rPr>
        <w:t>研究生导师任职资格认定工作按照</w:t>
      </w:r>
      <w:bookmarkStart w:id="2" w:name="_Hlk68537990"/>
      <w:r w:rsidR="00E33016" w:rsidRPr="00CE545F">
        <w:rPr>
          <w:rFonts w:cs="Times New Roman"/>
          <w:szCs w:val="32"/>
        </w:rPr>
        <w:t>《中山大学研究生导师资格认定办法》（中大</w:t>
      </w:r>
      <w:proofErr w:type="gramStart"/>
      <w:r w:rsidR="00E33016" w:rsidRPr="00CE545F">
        <w:rPr>
          <w:rFonts w:cs="Times New Roman"/>
          <w:szCs w:val="32"/>
        </w:rPr>
        <w:t>研</w:t>
      </w:r>
      <w:proofErr w:type="gramEnd"/>
      <w:r w:rsidR="00E33016" w:rsidRPr="00CE545F">
        <w:rPr>
          <w:rFonts w:cs="Times New Roman"/>
          <w:szCs w:val="32"/>
        </w:rPr>
        <w:t>院〔</w:t>
      </w:r>
      <w:r w:rsidR="00E33016" w:rsidRPr="00CE545F">
        <w:rPr>
          <w:rFonts w:cs="Times New Roman"/>
          <w:szCs w:val="32"/>
        </w:rPr>
        <w:t>2021</w:t>
      </w:r>
      <w:r w:rsidR="00E33016" w:rsidRPr="00CE545F">
        <w:rPr>
          <w:rFonts w:cs="Times New Roman"/>
          <w:szCs w:val="32"/>
        </w:rPr>
        <w:t>〕</w:t>
      </w:r>
      <w:r w:rsidR="00E33016" w:rsidRPr="00CE545F">
        <w:rPr>
          <w:rFonts w:cs="Times New Roman"/>
          <w:szCs w:val="32"/>
        </w:rPr>
        <w:t>16</w:t>
      </w:r>
      <w:r w:rsidR="00E33016" w:rsidRPr="00CE545F">
        <w:rPr>
          <w:rFonts w:cs="Times New Roman"/>
          <w:szCs w:val="32"/>
        </w:rPr>
        <w:t>号</w:t>
      </w:r>
      <w:r w:rsidR="003A5361" w:rsidRPr="00CE545F">
        <w:rPr>
          <w:rFonts w:cs="Times New Roman"/>
          <w:szCs w:val="32"/>
        </w:rPr>
        <w:t>，以下简称《认定办法》</w:t>
      </w:r>
      <w:r w:rsidR="00E33016" w:rsidRPr="00CE545F">
        <w:rPr>
          <w:rFonts w:cs="Times New Roman"/>
          <w:szCs w:val="32"/>
        </w:rPr>
        <w:t>）</w:t>
      </w:r>
      <w:bookmarkEnd w:id="2"/>
      <w:r w:rsidR="00E33016" w:rsidRPr="00CE545F">
        <w:rPr>
          <w:rFonts w:cs="Times New Roman"/>
          <w:szCs w:val="32"/>
        </w:rPr>
        <w:t>（附件</w:t>
      </w:r>
      <w:r w:rsidR="00E33016" w:rsidRPr="00CE545F">
        <w:rPr>
          <w:rFonts w:cs="Times New Roman"/>
          <w:szCs w:val="32"/>
        </w:rPr>
        <w:t>1</w:t>
      </w:r>
      <w:r w:rsidR="00E33016" w:rsidRPr="00CE545F">
        <w:rPr>
          <w:rFonts w:cs="Times New Roman"/>
          <w:szCs w:val="32"/>
        </w:rPr>
        <w:t>）的有关要求开展。</w:t>
      </w:r>
      <w:r w:rsidR="000314B7" w:rsidRPr="00CE545F">
        <w:rPr>
          <w:rFonts w:cs="Times New Roman"/>
          <w:szCs w:val="32"/>
        </w:rPr>
        <w:t>补充要求</w:t>
      </w:r>
      <w:r w:rsidR="00B42652" w:rsidRPr="00CE545F">
        <w:rPr>
          <w:rFonts w:cs="Times New Roman"/>
          <w:szCs w:val="32"/>
        </w:rPr>
        <w:t>如下：</w:t>
      </w:r>
    </w:p>
    <w:p w14:paraId="0459A43D" w14:textId="77777777" w:rsidR="008B4A88" w:rsidRPr="00A71187" w:rsidRDefault="008B4A88" w:rsidP="008B4A88">
      <w:pPr>
        <w:spacing w:line="540" w:lineRule="exact"/>
        <w:ind w:firstLineChars="196" w:firstLine="611"/>
        <w:jc w:val="both"/>
        <w:rPr>
          <w:rFonts w:cs="Times New Roman" w:hint="eastAsia"/>
          <w:szCs w:val="32"/>
        </w:rPr>
      </w:pPr>
      <w:r w:rsidRPr="00A71187">
        <w:rPr>
          <w:rFonts w:cs="Times New Roman" w:hint="eastAsia"/>
          <w:szCs w:val="32"/>
        </w:rPr>
        <w:t>（一）研究生导师任职资格认定工作内容。包括校内新增博士、硕士研究生导师任职资格的认定，已具有研究生导师资格者申请跨学科</w:t>
      </w:r>
      <w:r w:rsidRPr="00A71187">
        <w:rPr>
          <w:rFonts w:cs="Times New Roman" w:hint="eastAsia"/>
          <w:szCs w:val="32"/>
        </w:rPr>
        <w:t>/</w:t>
      </w:r>
      <w:r w:rsidRPr="00A71187">
        <w:rPr>
          <w:rFonts w:cs="Times New Roman" w:hint="eastAsia"/>
          <w:szCs w:val="32"/>
        </w:rPr>
        <w:t>转学科任职资格的认定，研究生校外合作导师任职资格的认定。</w:t>
      </w:r>
    </w:p>
    <w:p w14:paraId="7DFE6663" w14:textId="77777777" w:rsidR="008B4A88" w:rsidRPr="00A71187" w:rsidRDefault="008B4A88" w:rsidP="008B4A88">
      <w:pPr>
        <w:spacing w:line="540" w:lineRule="exact"/>
        <w:ind w:firstLineChars="196" w:firstLine="611"/>
        <w:jc w:val="both"/>
        <w:rPr>
          <w:rFonts w:cs="Times New Roman" w:hint="eastAsia"/>
          <w:szCs w:val="32"/>
        </w:rPr>
      </w:pPr>
      <w:r w:rsidRPr="00A71187">
        <w:rPr>
          <w:rFonts w:cs="Times New Roman" w:hint="eastAsia"/>
          <w:szCs w:val="32"/>
        </w:rPr>
        <w:t>（二）研究生导师任职资格认定校内申请人员范围。包括校本部在职专任教师、附属医院</w:t>
      </w:r>
      <w:proofErr w:type="gramStart"/>
      <w:r w:rsidRPr="00A71187">
        <w:rPr>
          <w:rFonts w:cs="Times New Roman" w:hint="eastAsia"/>
          <w:szCs w:val="32"/>
        </w:rPr>
        <w:t>医</w:t>
      </w:r>
      <w:proofErr w:type="gramEnd"/>
      <w:r w:rsidRPr="00A71187">
        <w:rPr>
          <w:rFonts w:cs="Times New Roman" w:hint="eastAsia"/>
          <w:szCs w:val="32"/>
        </w:rPr>
        <w:t>教研系列</w:t>
      </w:r>
      <w:r w:rsidRPr="00A71187">
        <w:rPr>
          <w:rFonts w:cs="Times New Roman" w:hint="eastAsia"/>
          <w:szCs w:val="32"/>
        </w:rPr>
        <w:t>/</w:t>
      </w:r>
      <w:r w:rsidRPr="00A71187">
        <w:rPr>
          <w:rFonts w:cs="Times New Roman" w:hint="eastAsia"/>
          <w:szCs w:val="32"/>
        </w:rPr>
        <w:t>技师系列</w:t>
      </w:r>
      <w:r w:rsidRPr="00A71187">
        <w:rPr>
          <w:rFonts w:cs="Times New Roman" w:hint="eastAsia"/>
          <w:szCs w:val="32"/>
        </w:rPr>
        <w:t>/</w:t>
      </w:r>
      <w:r w:rsidRPr="00A71187">
        <w:rPr>
          <w:rFonts w:cs="Times New Roman" w:hint="eastAsia"/>
          <w:szCs w:val="32"/>
        </w:rPr>
        <w:t>药师系列</w:t>
      </w:r>
      <w:r w:rsidRPr="00A71187">
        <w:rPr>
          <w:rFonts w:cs="Times New Roman" w:hint="eastAsia"/>
          <w:szCs w:val="32"/>
        </w:rPr>
        <w:t>/</w:t>
      </w:r>
      <w:r w:rsidRPr="00A71187">
        <w:rPr>
          <w:rFonts w:cs="Times New Roman" w:hint="eastAsia"/>
          <w:szCs w:val="32"/>
        </w:rPr>
        <w:t>护师系列在岗在编人员。校本部在职专任教师、附属医院副高级及以上人员专业技术职务聘任单位应为中山大学，附属医院副高级职称以下人员专业技术职务聘任单位应为所在附属医院。</w:t>
      </w:r>
    </w:p>
    <w:p w14:paraId="23AAE6F1" w14:textId="77777777" w:rsidR="008B4A88" w:rsidRPr="00A71187" w:rsidRDefault="008B4A88" w:rsidP="008B4A88">
      <w:pPr>
        <w:spacing w:line="540" w:lineRule="exact"/>
        <w:ind w:firstLineChars="196" w:firstLine="611"/>
        <w:jc w:val="both"/>
        <w:rPr>
          <w:rFonts w:cs="Times New Roman" w:hint="eastAsia"/>
          <w:szCs w:val="32"/>
        </w:rPr>
      </w:pPr>
      <w:r w:rsidRPr="00A71187">
        <w:rPr>
          <w:rFonts w:cs="Times New Roman" w:hint="eastAsia"/>
          <w:szCs w:val="32"/>
        </w:rPr>
        <w:t>（三）未满首聘期</w:t>
      </w:r>
      <w:r w:rsidRPr="00A71187">
        <w:rPr>
          <w:rFonts w:cs="Times New Roman" w:hint="eastAsia"/>
          <w:szCs w:val="32"/>
        </w:rPr>
        <w:t>/</w:t>
      </w:r>
      <w:r w:rsidRPr="00A71187">
        <w:rPr>
          <w:rFonts w:cs="Times New Roman" w:hint="eastAsia"/>
          <w:szCs w:val="32"/>
        </w:rPr>
        <w:t>预聘期的学校各类新引进人才及专职科研</w:t>
      </w:r>
      <w:r w:rsidRPr="00A71187">
        <w:rPr>
          <w:rFonts w:cs="Times New Roman" w:hint="eastAsia"/>
          <w:szCs w:val="32"/>
        </w:rPr>
        <w:lastRenderedPageBreak/>
        <w:t>人员、博士后转聘教师职务人员，如需参加本次导师任职资格认定，须完成首聘期或预聘期阶段性考核（首聘期为三年的申请人，需至少已完成两个年度考核；首聘期为五年或预聘期为六年的申请人，</w:t>
      </w:r>
      <w:proofErr w:type="gramStart"/>
      <w:r w:rsidRPr="00A71187">
        <w:rPr>
          <w:rFonts w:cs="Times New Roman" w:hint="eastAsia"/>
          <w:szCs w:val="32"/>
        </w:rPr>
        <w:t>需已完成</w:t>
      </w:r>
      <w:proofErr w:type="gramEnd"/>
      <w:r w:rsidRPr="00A71187">
        <w:rPr>
          <w:rFonts w:cs="Times New Roman" w:hint="eastAsia"/>
          <w:szCs w:val="32"/>
        </w:rPr>
        <w:t>阶段性考核）且结果为合格及以上。</w:t>
      </w:r>
    </w:p>
    <w:p w14:paraId="6E6A7281" w14:textId="77777777" w:rsidR="008B4A88" w:rsidRPr="00A71187" w:rsidRDefault="008B4A88" w:rsidP="008B4A88">
      <w:pPr>
        <w:spacing w:line="540" w:lineRule="exact"/>
        <w:ind w:firstLineChars="196" w:firstLine="611"/>
        <w:jc w:val="both"/>
        <w:rPr>
          <w:rFonts w:cs="Times New Roman" w:hint="eastAsia"/>
          <w:szCs w:val="32"/>
        </w:rPr>
      </w:pPr>
      <w:r w:rsidRPr="00A71187">
        <w:rPr>
          <w:rFonts w:cs="Times New Roman" w:hint="eastAsia"/>
          <w:szCs w:val="32"/>
        </w:rPr>
        <w:t>（四）所有专业学位研究生导师任职资格均需单独申请认定。</w:t>
      </w:r>
    </w:p>
    <w:p w14:paraId="04B7BF98" w14:textId="77777777" w:rsidR="008B4A88" w:rsidRPr="00A71187" w:rsidRDefault="008B4A88" w:rsidP="008B4A88">
      <w:pPr>
        <w:spacing w:line="540" w:lineRule="exact"/>
        <w:ind w:firstLineChars="196" w:firstLine="611"/>
        <w:jc w:val="both"/>
        <w:rPr>
          <w:rFonts w:cs="Times New Roman" w:hint="eastAsia"/>
          <w:szCs w:val="32"/>
        </w:rPr>
      </w:pPr>
      <w:r w:rsidRPr="00A71187">
        <w:rPr>
          <w:rFonts w:cs="Times New Roman" w:hint="eastAsia"/>
          <w:szCs w:val="32"/>
        </w:rPr>
        <w:t>（五）申请学术学位博士研究生导师任职资格人员，应同时具备以下任职条件：</w:t>
      </w:r>
    </w:p>
    <w:p w14:paraId="183DE018" w14:textId="77777777" w:rsidR="008B4A88" w:rsidRPr="00A71187" w:rsidRDefault="008B4A88" w:rsidP="008B4A88">
      <w:pPr>
        <w:spacing w:line="540" w:lineRule="exact"/>
        <w:ind w:firstLineChars="196" w:firstLine="611"/>
        <w:jc w:val="both"/>
        <w:rPr>
          <w:rFonts w:cs="Times New Roman" w:hint="eastAsia"/>
          <w:szCs w:val="32"/>
        </w:rPr>
      </w:pPr>
      <w:r w:rsidRPr="00A71187">
        <w:rPr>
          <w:rFonts w:cs="Times New Roman" w:hint="eastAsia"/>
          <w:szCs w:val="32"/>
        </w:rPr>
        <w:t>1.</w:t>
      </w:r>
      <w:r w:rsidRPr="00A71187">
        <w:rPr>
          <w:rFonts w:cs="Times New Roman" w:hint="eastAsia"/>
          <w:szCs w:val="32"/>
        </w:rPr>
        <w:t>原则上具有博士学位；</w:t>
      </w:r>
    </w:p>
    <w:p w14:paraId="18CAC333" w14:textId="77777777" w:rsidR="008B4A88" w:rsidRPr="00A71187" w:rsidRDefault="008B4A88" w:rsidP="008B4A88">
      <w:pPr>
        <w:spacing w:line="540" w:lineRule="exact"/>
        <w:ind w:firstLineChars="196" w:firstLine="611"/>
        <w:jc w:val="both"/>
        <w:rPr>
          <w:rFonts w:cs="Times New Roman" w:hint="eastAsia"/>
          <w:szCs w:val="32"/>
        </w:rPr>
      </w:pPr>
      <w:r w:rsidRPr="00A71187">
        <w:rPr>
          <w:rFonts w:cs="Times New Roman" w:hint="eastAsia"/>
          <w:szCs w:val="32"/>
        </w:rPr>
        <w:t>2.</w:t>
      </w:r>
      <w:r w:rsidRPr="00A71187">
        <w:rPr>
          <w:rFonts w:cs="Times New Roman" w:hint="eastAsia"/>
          <w:szCs w:val="32"/>
        </w:rPr>
        <w:t>具有我校聘任的副高级及以上专业技术职务；</w:t>
      </w:r>
    </w:p>
    <w:p w14:paraId="35AF4422" w14:textId="77777777" w:rsidR="008B4A88" w:rsidRPr="00A71187" w:rsidRDefault="008B4A88" w:rsidP="008B4A88">
      <w:pPr>
        <w:spacing w:line="540" w:lineRule="exact"/>
        <w:ind w:firstLineChars="196" w:firstLine="611"/>
        <w:jc w:val="both"/>
        <w:rPr>
          <w:rFonts w:cs="Times New Roman" w:hint="eastAsia"/>
          <w:szCs w:val="32"/>
        </w:rPr>
      </w:pPr>
      <w:r w:rsidRPr="00A71187">
        <w:rPr>
          <w:rFonts w:cs="Times New Roman" w:hint="eastAsia"/>
          <w:szCs w:val="32"/>
        </w:rPr>
        <w:t>3.</w:t>
      </w:r>
      <w:r w:rsidRPr="00A71187">
        <w:rPr>
          <w:rFonts w:cs="Times New Roman" w:hint="eastAsia"/>
          <w:szCs w:val="32"/>
        </w:rPr>
        <w:t>具有完整指导一届硕士研究生的经历；</w:t>
      </w:r>
    </w:p>
    <w:p w14:paraId="1FD5A691" w14:textId="77777777" w:rsidR="008B4A88" w:rsidRPr="00A71187" w:rsidRDefault="008B4A88" w:rsidP="008B4A88">
      <w:pPr>
        <w:spacing w:line="540" w:lineRule="exact"/>
        <w:ind w:firstLineChars="196" w:firstLine="611"/>
        <w:jc w:val="both"/>
        <w:rPr>
          <w:rFonts w:cs="Times New Roman" w:hint="eastAsia"/>
          <w:szCs w:val="32"/>
        </w:rPr>
      </w:pPr>
      <w:r w:rsidRPr="00A71187">
        <w:rPr>
          <w:rFonts w:cs="Times New Roman" w:hint="eastAsia"/>
          <w:szCs w:val="32"/>
        </w:rPr>
        <w:t>4.</w:t>
      </w:r>
      <w:r w:rsidRPr="00A71187">
        <w:rPr>
          <w:rFonts w:cs="Times New Roman" w:hint="eastAsia"/>
          <w:szCs w:val="32"/>
        </w:rPr>
        <w:t>学术科研业绩不低于申请导师资格所在学科的依托单位已有博士生导师的平均水平；</w:t>
      </w:r>
    </w:p>
    <w:p w14:paraId="6263D6D3" w14:textId="77777777" w:rsidR="008B4A88" w:rsidRPr="00A71187" w:rsidRDefault="008B4A88" w:rsidP="008B4A88">
      <w:pPr>
        <w:spacing w:line="540" w:lineRule="exact"/>
        <w:ind w:firstLineChars="196" w:firstLine="611"/>
        <w:jc w:val="both"/>
        <w:rPr>
          <w:rFonts w:cs="Times New Roman" w:hint="eastAsia"/>
          <w:szCs w:val="32"/>
        </w:rPr>
      </w:pPr>
      <w:r w:rsidRPr="00A71187">
        <w:rPr>
          <w:rFonts w:cs="Times New Roman" w:hint="eastAsia"/>
          <w:szCs w:val="32"/>
        </w:rPr>
        <w:t>5.</w:t>
      </w:r>
      <w:r w:rsidRPr="00A71187">
        <w:rPr>
          <w:rFonts w:cs="Times New Roman" w:hint="eastAsia"/>
          <w:szCs w:val="32"/>
        </w:rPr>
        <w:t>在本学科前沿开展创新性研究，近三年取得高水平代表性学术成果，能够为研究生培养提供较好的资源支撑。如需填报科研项目，原则上填报近三年主持的经学校认定的国家级项目。</w:t>
      </w:r>
    </w:p>
    <w:p w14:paraId="2B3547CD" w14:textId="77777777" w:rsidR="008B4A88" w:rsidRPr="00A71187" w:rsidRDefault="008B4A88" w:rsidP="008B4A88">
      <w:pPr>
        <w:spacing w:line="540" w:lineRule="exact"/>
        <w:ind w:firstLineChars="196" w:firstLine="611"/>
        <w:jc w:val="both"/>
        <w:rPr>
          <w:rFonts w:cs="Times New Roman" w:hint="eastAsia"/>
          <w:szCs w:val="32"/>
        </w:rPr>
      </w:pPr>
      <w:r w:rsidRPr="00A71187">
        <w:rPr>
          <w:rFonts w:cs="Times New Roman" w:hint="eastAsia"/>
          <w:szCs w:val="32"/>
        </w:rPr>
        <w:t>（六）申请工程专业学位博士研究生导师任职资格人员，应同时具备以下任职条件：</w:t>
      </w:r>
    </w:p>
    <w:p w14:paraId="36105392" w14:textId="77777777" w:rsidR="008B4A88" w:rsidRPr="00A71187" w:rsidRDefault="008B4A88" w:rsidP="008B4A88">
      <w:pPr>
        <w:spacing w:line="540" w:lineRule="exact"/>
        <w:ind w:firstLineChars="196" w:firstLine="611"/>
        <w:jc w:val="both"/>
        <w:rPr>
          <w:rFonts w:cs="Times New Roman" w:hint="eastAsia"/>
          <w:szCs w:val="32"/>
        </w:rPr>
      </w:pPr>
      <w:r w:rsidRPr="00A71187">
        <w:rPr>
          <w:rFonts w:cs="Times New Roman" w:hint="eastAsia"/>
          <w:szCs w:val="32"/>
        </w:rPr>
        <w:t>1.</w:t>
      </w:r>
      <w:r w:rsidRPr="00A71187">
        <w:rPr>
          <w:rFonts w:cs="Times New Roman" w:hint="eastAsia"/>
          <w:szCs w:val="32"/>
        </w:rPr>
        <w:t>原则上具有博士学位；</w:t>
      </w:r>
    </w:p>
    <w:p w14:paraId="2B62E88C" w14:textId="77777777" w:rsidR="008B4A88" w:rsidRPr="00A71187" w:rsidRDefault="008B4A88" w:rsidP="008B4A88">
      <w:pPr>
        <w:spacing w:line="540" w:lineRule="exact"/>
        <w:ind w:firstLineChars="196" w:firstLine="611"/>
        <w:jc w:val="both"/>
        <w:rPr>
          <w:rFonts w:cs="Times New Roman" w:hint="eastAsia"/>
          <w:szCs w:val="32"/>
        </w:rPr>
      </w:pPr>
      <w:r w:rsidRPr="00A71187">
        <w:rPr>
          <w:rFonts w:cs="Times New Roman" w:hint="eastAsia"/>
          <w:szCs w:val="32"/>
        </w:rPr>
        <w:t>2.</w:t>
      </w:r>
      <w:r w:rsidRPr="00A71187">
        <w:rPr>
          <w:rFonts w:cs="Times New Roman" w:hint="eastAsia"/>
          <w:szCs w:val="32"/>
        </w:rPr>
        <w:t>具有我校聘任的副高级及以上专业技术职务；</w:t>
      </w:r>
    </w:p>
    <w:p w14:paraId="0C801AE7" w14:textId="77777777" w:rsidR="008B4A88" w:rsidRPr="00A71187" w:rsidRDefault="008B4A88" w:rsidP="008B4A88">
      <w:pPr>
        <w:spacing w:line="540" w:lineRule="exact"/>
        <w:ind w:firstLineChars="196" w:firstLine="611"/>
        <w:jc w:val="both"/>
        <w:rPr>
          <w:rFonts w:cs="Times New Roman" w:hint="eastAsia"/>
          <w:szCs w:val="32"/>
        </w:rPr>
      </w:pPr>
      <w:r w:rsidRPr="00A71187">
        <w:rPr>
          <w:rFonts w:cs="Times New Roman" w:hint="eastAsia"/>
          <w:szCs w:val="32"/>
        </w:rPr>
        <w:t>3.</w:t>
      </w:r>
      <w:r w:rsidRPr="00A71187">
        <w:rPr>
          <w:rFonts w:cs="Times New Roman" w:hint="eastAsia"/>
          <w:szCs w:val="32"/>
        </w:rPr>
        <w:t>具有完整指导一届硕士研究生的经历；</w:t>
      </w:r>
    </w:p>
    <w:p w14:paraId="2994D3CE" w14:textId="77777777" w:rsidR="008B4A88" w:rsidRPr="00A71187" w:rsidRDefault="008B4A88" w:rsidP="008B4A88">
      <w:pPr>
        <w:spacing w:line="540" w:lineRule="exact"/>
        <w:ind w:firstLineChars="196" w:firstLine="611"/>
        <w:jc w:val="both"/>
        <w:rPr>
          <w:rFonts w:cs="Times New Roman" w:hint="eastAsia"/>
          <w:szCs w:val="32"/>
        </w:rPr>
      </w:pPr>
      <w:r w:rsidRPr="00A71187">
        <w:rPr>
          <w:rFonts w:cs="Times New Roman" w:hint="eastAsia"/>
          <w:szCs w:val="32"/>
        </w:rPr>
        <w:t>4.</w:t>
      </w:r>
      <w:r w:rsidRPr="00A71187">
        <w:rPr>
          <w:rFonts w:cs="Times New Roman" w:hint="eastAsia"/>
          <w:szCs w:val="32"/>
        </w:rPr>
        <w:t>具有在行业产业锻炼实践半年以上或主持行业产业课题研究、项目研发的经历；</w:t>
      </w:r>
    </w:p>
    <w:p w14:paraId="4D8E4F0A" w14:textId="77777777" w:rsidR="008B4A88" w:rsidRPr="00A71187" w:rsidRDefault="008B4A88" w:rsidP="008B4A88">
      <w:pPr>
        <w:spacing w:line="540" w:lineRule="exact"/>
        <w:ind w:firstLineChars="196" w:firstLine="611"/>
        <w:jc w:val="both"/>
        <w:rPr>
          <w:rFonts w:cs="Times New Roman" w:hint="eastAsia"/>
          <w:szCs w:val="32"/>
        </w:rPr>
      </w:pPr>
      <w:r w:rsidRPr="00A71187">
        <w:rPr>
          <w:rFonts w:cs="Times New Roman" w:hint="eastAsia"/>
          <w:szCs w:val="32"/>
        </w:rPr>
        <w:t>5.</w:t>
      </w:r>
      <w:r w:rsidRPr="00A71187">
        <w:rPr>
          <w:rFonts w:cs="Times New Roman" w:hint="eastAsia"/>
          <w:szCs w:val="32"/>
        </w:rPr>
        <w:t>在本学科前沿开展创新性研究，近三年取得高水平代表性</w:t>
      </w:r>
      <w:r w:rsidRPr="00A71187">
        <w:rPr>
          <w:rFonts w:cs="Times New Roman" w:hint="eastAsia"/>
          <w:szCs w:val="32"/>
        </w:rPr>
        <w:lastRenderedPageBreak/>
        <w:t>学术成果，能够为研究生培养提供较好的资源支撑。如需填报科研项目，原则上填报近三年主持的经学校认定的国家级项目。</w:t>
      </w:r>
    </w:p>
    <w:p w14:paraId="677B1E3A" w14:textId="77777777" w:rsidR="008B4A88" w:rsidRPr="00A71187" w:rsidRDefault="008B4A88" w:rsidP="008B4A88">
      <w:pPr>
        <w:spacing w:line="540" w:lineRule="exact"/>
        <w:ind w:firstLineChars="196" w:firstLine="611"/>
        <w:jc w:val="both"/>
        <w:rPr>
          <w:rFonts w:cs="Times New Roman" w:hint="eastAsia"/>
          <w:szCs w:val="32"/>
        </w:rPr>
      </w:pPr>
      <w:r w:rsidRPr="00A71187">
        <w:rPr>
          <w:rFonts w:cs="Times New Roman" w:hint="eastAsia"/>
          <w:szCs w:val="32"/>
        </w:rPr>
        <w:t>（七）申请学术学位硕士研究生导师任职资格人员，应同时具备以下任职条件：</w:t>
      </w:r>
    </w:p>
    <w:p w14:paraId="794390FA" w14:textId="77777777" w:rsidR="008B4A88" w:rsidRPr="00A71187" w:rsidRDefault="008B4A88" w:rsidP="008B4A88">
      <w:pPr>
        <w:spacing w:line="540" w:lineRule="exact"/>
        <w:ind w:firstLineChars="196" w:firstLine="611"/>
        <w:jc w:val="both"/>
        <w:rPr>
          <w:rFonts w:cs="Times New Roman" w:hint="eastAsia"/>
          <w:szCs w:val="32"/>
        </w:rPr>
      </w:pPr>
      <w:r w:rsidRPr="00A71187">
        <w:rPr>
          <w:rFonts w:cs="Times New Roman" w:hint="eastAsia"/>
          <w:szCs w:val="32"/>
        </w:rPr>
        <w:t>1.</w:t>
      </w:r>
      <w:r w:rsidRPr="00A71187">
        <w:rPr>
          <w:rFonts w:cs="Times New Roman" w:hint="eastAsia"/>
          <w:szCs w:val="32"/>
        </w:rPr>
        <w:t>具有博士学位或硕士学位，博士学位获得者须具有我校或附属医院聘任的中级及以上专业技术职务，硕士学位获得者须具有我校聘任的副高级及以上专业技术职务、且近三年主持过经学校认定的省部级及以上科研项目；</w:t>
      </w:r>
    </w:p>
    <w:p w14:paraId="301DB4F7" w14:textId="77777777" w:rsidR="008B4A88" w:rsidRPr="00A71187" w:rsidRDefault="008B4A88" w:rsidP="008B4A88">
      <w:pPr>
        <w:spacing w:line="540" w:lineRule="exact"/>
        <w:ind w:firstLineChars="196" w:firstLine="611"/>
        <w:jc w:val="both"/>
        <w:rPr>
          <w:rFonts w:cs="Times New Roman" w:hint="eastAsia"/>
          <w:szCs w:val="32"/>
        </w:rPr>
      </w:pPr>
      <w:r w:rsidRPr="00A71187">
        <w:rPr>
          <w:rFonts w:cs="Times New Roman" w:hint="eastAsia"/>
          <w:szCs w:val="32"/>
        </w:rPr>
        <w:t>2.</w:t>
      </w:r>
      <w:r w:rsidRPr="00A71187">
        <w:rPr>
          <w:rFonts w:cs="Times New Roman" w:hint="eastAsia"/>
          <w:szCs w:val="32"/>
        </w:rPr>
        <w:t>原则上应有协助培养研究生经历；</w:t>
      </w:r>
    </w:p>
    <w:p w14:paraId="7EB4422A" w14:textId="77777777" w:rsidR="008B4A88" w:rsidRPr="00A71187" w:rsidRDefault="008B4A88" w:rsidP="008B4A88">
      <w:pPr>
        <w:spacing w:line="540" w:lineRule="exact"/>
        <w:ind w:firstLineChars="196" w:firstLine="611"/>
        <w:jc w:val="both"/>
        <w:rPr>
          <w:rFonts w:cs="Times New Roman" w:hint="eastAsia"/>
          <w:szCs w:val="32"/>
        </w:rPr>
      </w:pPr>
      <w:r w:rsidRPr="00A71187">
        <w:rPr>
          <w:rFonts w:cs="Times New Roman" w:hint="eastAsia"/>
          <w:szCs w:val="32"/>
        </w:rPr>
        <w:t>3.</w:t>
      </w:r>
      <w:r w:rsidRPr="00A71187">
        <w:rPr>
          <w:rFonts w:cs="Times New Roman" w:hint="eastAsia"/>
          <w:szCs w:val="32"/>
        </w:rPr>
        <w:t>近三年内取得较高水平代表性学术成果，能够为研究生培养提供较好的资源支撑。</w:t>
      </w:r>
    </w:p>
    <w:p w14:paraId="645B4EAD" w14:textId="77777777" w:rsidR="008B4A88" w:rsidRPr="00A71187" w:rsidRDefault="008B4A88" w:rsidP="008B4A88">
      <w:pPr>
        <w:spacing w:line="540" w:lineRule="exact"/>
        <w:ind w:firstLineChars="196" w:firstLine="611"/>
        <w:jc w:val="both"/>
        <w:rPr>
          <w:rFonts w:cs="Times New Roman" w:hint="eastAsia"/>
          <w:szCs w:val="32"/>
        </w:rPr>
      </w:pPr>
      <w:r w:rsidRPr="00A71187">
        <w:rPr>
          <w:rFonts w:cs="Times New Roman" w:hint="eastAsia"/>
          <w:szCs w:val="32"/>
        </w:rPr>
        <w:t>（八）申请其他专业学位硕士研究生导师任职资格人员，应同时具备以下任职条件：</w:t>
      </w:r>
    </w:p>
    <w:p w14:paraId="1DE621C9" w14:textId="77777777" w:rsidR="008B4A88" w:rsidRPr="00A71187" w:rsidRDefault="008B4A88" w:rsidP="008B4A88">
      <w:pPr>
        <w:spacing w:line="540" w:lineRule="exact"/>
        <w:ind w:firstLineChars="196" w:firstLine="611"/>
        <w:jc w:val="both"/>
        <w:rPr>
          <w:rFonts w:cs="Times New Roman" w:hint="eastAsia"/>
          <w:szCs w:val="32"/>
        </w:rPr>
      </w:pPr>
      <w:r w:rsidRPr="00A71187">
        <w:rPr>
          <w:rFonts w:cs="Times New Roman" w:hint="eastAsia"/>
          <w:szCs w:val="32"/>
        </w:rPr>
        <w:t>1.</w:t>
      </w:r>
      <w:r w:rsidRPr="00A71187">
        <w:rPr>
          <w:rFonts w:cs="Times New Roman" w:hint="eastAsia"/>
          <w:szCs w:val="32"/>
        </w:rPr>
        <w:t>具有博士学位或硕士学位，硕士学位获得者须具有我校聘任的副高级及以上专业技术职务且近三年内主持过经学校认定的省部级及以上科研项目；</w:t>
      </w:r>
    </w:p>
    <w:p w14:paraId="20AAD4D1" w14:textId="77777777" w:rsidR="008B4A88" w:rsidRPr="00A71187" w:rsidRDefault="008B4A88" w:rsidP="008B4A88">
      <w:pPr>
        <w:spacing w:line="540" w:lineRule="exact"/>
        <w:ind w:firstLineChars="196" w:firstLine="611"/>
        <w:jc w:val="both"/>
        <w:rPr>
          <w:rFonts w:cs="Times New Roman" w:hint="eastAsia"/>
          <w:szCs w:val="32"/>
        </w:rPr>
      </w:pPr>
      <w:r w:rsidRPr="00A71187">
        <w:rPr>
          <w:rFonts w:cs="Times New Roman" w:hint="eastAsia"/>
          <w:szCs w:val="32"/>
        </w:rPr>
        <w:t>2.</w:t>
      </w:r>
      <w:r w:rsidRPr="00A71187">
        <w:rPr>
          <w:rFonts w:cs="Times New Roman" w:hint="eastAsia"/>
          <w:szCs w:val="32"/>
        </w:rPr>
        <w:t>具有在行业产业锻炼实践半年以上或主持行业产业课题研究、项目研发的经历；</w:t>
      </w:r>
    </w:p>
    <w:p w14:paraId="54B323A0" w14:textId="77777777" w:rsidR="008B4A88" w:rsidRPr="00A71187" w:rsidRDefault="008B4A88" w:rsidP="008B4A88">
      <w:pPr>
        <w:spacing w:line="540" w:lineRule="exact"/>
        <w:ind w:firstLineChars="196" w:firstLine="611"/>
        <w:jc w:val="both"/>
        <w:rPr>
          <w:rFonts w:cs="Times New Roman" w:hint="eastAsia"/>
          <w:szCs w:val="32"/>
        </w:rPr>
      </w:pPr>
      <w:r w:rsidRPr="00A71187">
        <w:rPr>
          <w:rFonts w:cs="Times New Roman" w:hint="eastAsia"/>
          <w:szCs w:val="32"/>
        </w:rPr>
        <w:t>3.</w:t>
      </w:r>
      <w:r w:rsidRPr="00A71187">
        <w:rPr>
          <w:rFonts w:cs="Times New Roman" w:hint="eastAsia"/>
          <w:szCs w:val="32"/>
        </w:rPr>
        <w:t>原则上应有协助培养研究生经历；</w:t>
      </w:r>
    </w:p>
    <w:p w14:paraId="776A98D3" w14:textId="77777777" w:rsidR="008B4A88" w:rsidRPr="00A71187" w:rsidRDefault="008B4A88" w:rsidP="008B4A88">
      <w:pPr>
        <w:spacing w:line="540" w:lineRule="exact"/>
        <w:ind w:firstLineChars="196" w:firstLine="611"/>
        <w:jc w:val="both"/>
        <w:rPr>
          <w:rFonts w:cs="Times New Roman" w:hint="eastAsia"/>
          <w:szCs w:val="32"/>
        </w:rPr>
      </w:pPr>
      <w:r w:rsidRPr="00A71187">
        <w:rPr>
          <w:rFonts w:cs="Times New Roman" w:hint="eastAsia"/>
          <w:szCs w:val="32"/>
        </w:rPr>
        <w:t>4.</w:t>
      </w:r>
      <w:r w:rsidRPr="00A71187">
        <w:rPr>
          <w:rFonts w:cs="Times New Roman" w:hint="eastAsia"/>
          <w:szCs w:val="32"/>
        </w:rPr>
        <w:t>近三年内取得较高水平代表性学术成果，能够为研究生培养提供较好的资源支撑。</w:t>
      </w:r>
    </w:p>
    <w:p w14:paraId="6790BFCE" w14:textId="77777777" w:rsidR="008B4A88" w:rsidRPr="00A71187" w:rsidRDefault="008B4A88" w:rsidP="008B4A88">
      <w:pPr>
        <w:spacing w:line="540" w:lineRule="exact"/>
        <w:ind w:firstLineChars="196" w:firstLine="611"/>
        <w:jc w:val="both"/>
        <w:rPr>
          <w:rFonts w:cs="Times New Roman"/>
          <w:szCs w:val="32"/>
        </w:rPr>
      </w:pPr>
      <w:r w:rsidRPr="00A71187">
        <w:rPr>
          <w:rFonts w:cs="Times New Roman" w:hint="eastAsia"/>
          <w:szCs w:val="32"/>
        </w:rPr>
        <w:t>（九）对于确实因学科发展需要，所在单位已与我校院系签订校级合作协议、且已开展实质性科研合作的少量校外人员，可</w:t>
      </w:r>
      <w:r w:rsidRPr="00A71187">
        <w:rPr>
          <w:rFonts w:cs="Times New Roman" w:hint="eastAsia"/>
          <w:szCs w:val="32"/>
        </w:rPr>
        <w:lastRenderedPageBreak/>
        <w:t>申请认定我校学术学位型研究生校外合作导师。申请人需在本单位已具备相应层次的研究生导师资格，认定条件参照校内导师任职资格认定条件。</w:t>
      </w:r>
    </w:p>
    <w:p w14:paraId="0D73FB64" w14:textId="733F89A7" w:rsidR="002B6590" w:rsidRPr="00F277B3" w:rsidRDefault="00645A10" w:rsidP="008B4A88">
      <w:pPr>
        <w:spacing w:line="540" w:lineRule="exact"/>
        <w:ind w:firstLineChars="196" w:firstLine="611"/>
        <w:jc w:val="both"/>
        <w:rPr>
          <w:rFonts w:ascii="黑体" w:eastAsia="黑体" w:hAnsi="黑体" w:cs="Times New Roman"/>
          <w:bCs/>
          <w:szCs w:val="32"/>
        </w:rPr>
      </w:pPr>
      <w:r w:rsidRPr="00F277B3">
        <w:rPr>
          <w:rFonts w:ascii="黑体" w:eastAsia="黑体" w:hAnsi="黑体" w:cs="Times New Roman"/>
          <w:bCs/>
          <w:szCs w:val="32"/>
        </w:rPr>
        <w:t>二、工作程序及安排</w:t>
      </w:r>
    </w:p>
    <w:p w14:paraId="357FD2BE" w14:textId="77777777" w:rsidR="002B6590" w:rsidRPr="00CE545F" w:rsidRDefault="00645A10" w:rsidP="00146A7D">
      <w:pPr>
        <w:ind w:firstLineChars="200" w:firstLine="624"/>
        <w:jc w:val="both"/>
        <w:rPr>
          <w:rFonts w:cs="Times New Roman"/>
          <w:szCs w:val="32"/>
        </w:rPr>
      </w:pPr>
      <w:r w:rsidRPr="00CE545F">
        <w:rPr>
          <w:rFonts w:cs="Times New Roman"/>
          <w:szCs w:val="32"/>
        </w:rPr>
        <w:t>（一）个人申请</w:t>
      </w:r>
    </w:p>
    <w:p w14:paraId="03C48B55" w14:textId="59F59375" w:rsidR="002B6590" w:rsidRPr="00BA4238" w:rsidRDefault="00645A10" w:rsidP="00146A7D">
      <w:pPr>
        <w:ind w:firstLineChars="200" w:firstLine="624"/>
        <w:jc w:val="both"/>
        <w:rPr>
          <w:rFonts w:cs="Times New Roman"/>
          <w:szCs w:val="32"/>
        </w:rPr>
      </w:pPr>
      <w:r w:rsidRPr="00CE545F">
        <w:rPr>
          <w:rFonts w:cs="Times New Roman"/>
          <w:szCs w:val="32"/>
        </w:rPr>
        <w:t>符合研究生导师资格认定基本条件</w:t>
      </w:r>
      <w:proofErr w:type="gramStart"/>
      <w:r w:rsidRPr="00CE545F">
        <w:rPr>
          <w:rFonts w:cs="Times New Roman"/>
          <w:szCs w:val="32"/>
        </w:rPr>
        <w:t>及跨</w:t>
      </w:r>
      <w:r w:rsidRPr="00CE545F">
        <w:rPr>
          <w:rFonts w:cs="Times New Roman"/>
          <w:szCs w:val="32"/>
        </w:rPr>
        <w:t>/</w:t>
      </w:r>
      <w:r w:rsidRPr="00CE545F">
        <w:rPr>
          <w:rFonts w:cs="Times New Roman"/>
          <w:szCs w:val="32"/>
        </w:rPr>
        <w:t>转学科</w:t>
      </w:r>
      <w:proofErr w:type="gramEnd"/>
      <w:r w:rsidRPr="00CE545F">
        <w:rPr>
          <w:rFonts w:cs="Times New Roman"/>
          <w:szCs w:val="32"/>
        </w:rPr>
        <w:t>研究生导师任职资格认定要求的校内人</w:t>
      </w:r>
      <w:r w:rsidRPr="00BA4238">
        <w:rPr>
          <w:rFonts w:cs="Times New Roman"/>
          <w:szCs w:val="32"/>
        </w:rPr>
        <w:t>员，须于</w:t>
      </w:r>
      <w:r w:rsidR="00B27BCD" w:rsidRPr="00BA4238">
        <w:rPr>
          <w:rFonts w:cs="Times New Roman"/>
          <w:color w:val="FF0000"/>
          <w:szCs w:val="32"/>
          <w:u w:val="single"/>
        </w:rPr>
        <w:t>202</w:t>
      </w:r>
      <w:r w:rsidR="00BA4238" w:rsidRPr="00BA4238">
        <w:rPr>
          <w:rFonts w:cs="Times New Roman"/>
          <w:color w:val="FF0000"/>
          <w:szCs w:val="32"/>
          <w:u w:val="single"/>
        </w:rPr>
        <w:t>4</w:t>
      </w:r>
      <w:r w:rsidR="00E73371" w:rsidRPr="00BA4238">
        <w:rPr>
          <w:rFonts w:cs="Times New Roman"/>
          <w:color w:val="FF0000"/>
          <w:szCs w:val="32"/>
          <w:u w:val="single"/>
        </w:rPr>
        <w:t>年</w:t>
      </w:r>
      <w:r w:rsidR="00E73371" w:rsidRPr="00BA4238">
        <w:rPr>
          <w:rFonts w:cs="Times New Roman"/>
          <w:color w:val="FF0000"/>
          <w:szCs w:val="32"/>
          <w:u w:val="single"/>
        </w:rPr>
        <w:t>4</w:t>
      </w:r>
      <w:r w:rsidR="00E73371" w:rsidRPr="00BA4238">
        <w:rPr>
          <w:rFonts w:cs="Times New Roman"/>
          <w:color w:val="FF0000"/>
          <w:szCs w:val="32"/>
          <w:u w:val="single"/>
        </w:rPr>
        <w:t>月</w:t>
      </w:r>
      <w:r w:rsidR="00BB0BBA" w:rsidRPr="00BA4238">
        <w:rPr>
          <w:rFonts w:cs="Times New Roman"/>
          <w:color w:val="FF0000"/>
          <w:szCs w:val="32"/>
          <w:u w:val="single"/>
        </w:rPr>
        <w:t>2</w:t>
      </w:r>
      <w:r w:rsidR="00783B3C" w:rsidRPr="00BA4238">
        <w:rPr>
          <w:rFonts w:cs="Times New Roman"/>
          <w:color w:val="FF0000"/>
          <w:szCs w:val="32"/>
          <w:u w:val="single"/>
        </w:rPr>
        <w:t>日</w:t>
      </w:r>
      <w:r w:rsidRPr="00BA4238">
        <w:rPr>
          <w:rFonts w:cs="Times New Roman"/>
          <w:szCs w:val="32"/>
          <w:u w:val="single"/>
        </w:rPr>
        <w:t>前</w:t>
      </w:r>
      <w:r w:rsidR="003B27FE" w:rsidRPr="00BA4238">
        <w:rPr>
          <w:rFonts w:cs="Times New Roman" w:hint="eastAsia"/>
          <w:szCs w:val="32"/>
        </w:rPr>
        <w:t>通过“研究生导师资格认定系统”（以下简称“认定系统”）（网址及路径为</w:t>
      </w:r>
      <w:r w:rsidR="003B27FE" w:rsidRPr="00BA4238">
        <w:rPr>
          <w:rFonts w:cs="Times New Roman" w:hint="eastAsia"/>
          <w:szCs w:val="32"/>
        </w:rPr>
        <w:t>http://gms.sysu.edu.cn/-</w:t>
      </w:r>
      <w:r w:rsidR="003B27FE" w:rsidRPr="00BA4238">
        <w:rPr>
          <w:rFonts w:cs="Times New Roman" w:hint="eastAsia"/>
          <w:szCs w:val="32"/>
        </w:rPr>
        <w:t>导师管理</w:t>
      </w:r>
      <w:r w:rsidR="003B27FE" w:rsidRPr="00BA4238">
        <w:rPr>
          <w:rFonts w:cs="Times New Roman" w:hint="eastAsia"/>
          <w:szCs w:val="32"/>
        </w:rPr>
        <w:t>-</w:t>
      </w:r>
      <w:r w:rsidR="003B27FE" w:rsidRPr="00BA4238">
        <w:rPr>
          <w:rFonts w:cs="Times New Roman" w:hint="eastAsia"/>
          <w:szCs w:val="32"/>
        </w:rPr>
        <w:t>导师资格认定，账号及密码为本人学校</w:t>
      </w:r>
      <w:r w:rsidR="003B27FE" w:rsidRPr="00BA4238">
        <w:rPr>
          <w:rFonts w:cs="Times New Roman" w:hint="eastAsia"/>
          <w:szCs w:val="32"/>
        </w:rPr>
        <w:t>NetID</w:t>
      </w:r>
      <w:r w:rsidR="003B27FE" w:rsidRPr="00BA4238">
        <w:rPr>
          <w:rFonts w:cs="Times New Roman" w:hint="eastAsia"/>
          <w:szCs w:val="32"/>
        </w:rPr>
        <w:t>及密码），选择相应类型申请表（校本部在职专任教师、附属医院</w:t>
      </w:r>
      <w:proofErr w:type="gramStart"/>
      <w:r w:rsidR="003B27FE" w:rsidRPr="00BA4238">
        <w:rPr>
          <w:rFonts w:cs="Times New Roman" w:hint="eastAsia"/>
          <w:szCs w:val="32"/>
        </w:rPr>
        <w:t>医</w:t>
      </w:r>
      <w:proofErr w:type="gramEnd"/>
      <w:r w:rsidR="003B27FE" w:rsidRPr="00BA4238">
        <w:rPr>
          <w:rFonts w:cs="Times New Roman" w:hint="eastAsia"/>
          <w:szCs w:val="32"/>
        </w:rPr>
        <w:t>教研系列</w:t>
      </w:r>
      <w:r w:rsidR="003B27FE" w:rsidRPr="00BA4238">
        <w:rPr>
          <w:rFonts w:cs="Times New Roman" w:hint="eastAsia"/>
          <w:szCs w:val="32"/>
        </w:rPr>
        <w:t>/</w:t>
      </w:r>
      <w:r w:rsidR="003B27FE" w:rsidRPr="00BA4238">
        <w:rPr>
          <w:rFonts w:cs="Times New Roman" w:hint="eastAsia"/>
          <w:szCs w:val="32"/>
        </w:rPr>
        <w:t>技师系列人员选择《</w:t>
      </w:r>
      <w:r w:rsidR="003B27FE" w:rsidRPr="00BA4238">
        <w:rPr>
          <w:rFonts w:cs="Times New Roman" w:hint="eastAsia"/>
          <w:szCs w:val="32"/>
        </w:rPr>
        <w:t>2024</w:t>
      </w:r>
      <w:r w:rsidR="003B27FE" w:rsidRPr="00BA4238">
        <w:rPr>
          <w:rFonts w:cs="Times New Roman" w:hint="eastAsia"/>
          <w:szCs w:val="32"/>
        </w:rPr>
        <w:t>中山大学研究生导师任职资格申请表》），填写相关信息，上传佐证材料（与纸质版一致），提交申请，下载打印申请表</w:t>
      </w:r>
      <w:r w:rsidR="008B62EE" w:rsidRPr="00BA4238">
        <w:rPr>
          <w:rFonts w:cs="Times New Roman"/>
          <w:szCs w:val="32"/>
        </w:rPr>
        <w:t>。网上申请方法见《导师资格</w:t>
      </w:r>
      <w:r w:rsidR="00B14907" w:rsidRPr="00BA4238">
        <w:rPr>
          <w:rFonts w:cs="Times New Roman"/>
          <w:szCs w:val="32"/>
        </w:rPr>
        <w:t>认定</w:t>
      </w:r>
      <w:r w:rsidR="008B62EE" w:rsidRPr="00BA4238">
        <w:rPr>
          <w:rFonts w:cs="Times New Roman"/>
          <w:szCs w:val="32"/>
        </w:rPr>
        <w:t>申请系统用户手册》（附件</w:t>
      </w:r>
      <w:r w:rsidR="00224AC7" w:rsidRPr="00BA4238">
        <w:rPr>
          <w:rFonts w:cs="Times New Roman"/>
          <w:szCs w:val="32"/>
        </w:rPr>
        <w:t>2</w:t>
      </w:r>
      <w:r w:rsidR="008B62EE" w:rsidRPr="00BA4238">
        <w:rPr>
          <w:rFonts w:cs="Times New Roman"/>
          <w:szCs w:val="32"/>
        </w:rPr>
        <w:t>）。</w:t>
      </w:r>
    </w:p>
    <w:p w14:paraId="08DDF687" w14:textId="3E6EA501" w:rsidR="00CF26BA" w:rsidRPr="00BA4238" w:rsidRDefault="00CF26BA" w:rsidP="00146A7D">
      <w:pPr>
        <w:ind w:firstLineChars="200" w:firstLine="624"/>
        <w:jc w:val="both"/>
        <w:rPr>
          <w:rFonts w:cs="Times New Roman"/>
          <w:szCs w:val="32"/>
        </w:rPr>
      </w:pPr>
      <w:r w:rsidRPr="00BA4238">
        <w:rPr>
          <w:rFonts w:cs="Times New Roman" w:hint="eastAsia"/>
          <w:szCs w:val="32"/>
        </w:rPr>
        <w:t>（二）学院审核申请材料</w:t>
      </w:r>
    </w:p>
    <w:p w14:paraId="2621FA39" w14:textId="73E624C1" w:rsidR="001D70C9" w:rsidRPr="00BA4238" w:rsidRDefault="00CF26BA" w:rsidP="00CF26BA">
      <w:pPr>
        <w:ind w:firstLineChars="200" w:firstLine="624"/>
        <w:jc w:val="both"/>
        <w:rPr>
          <w:rFonts w:cs="Times New Roman"/>
          <w:szCs w:val="32"/>
        </w:rPr>
      </w:pPr>
      <w:r w:rsidRPr="00BA4238">
        <w:rPr>
          <w:rFonts w:cs="Times New Roman" w:hint="eastAsia"/>
          <w:szCs w:val="32"/>
        </w:rPr>
        <w:t>1</w:t>
      </w:r>
      <w:r w:rsidRPr="00BA4238">
        <w:rPr>
          <w:rFonts w:cs="Times New Roman"/>
          <w:szCs w:val="32"/>
        </w:rPr>
        <w:t>.</w:t>
      </w:r>
      <w:r w:rsidR="00645A10" w:rsidRPr="00BA4238">
        <w:rPr>
          <w:rFonts w:cs="Times New Roman"/>
          <w:szCs w:val="32"/>
        </w:rPr>
        <w:t>申请人本人</w:t>
      </w:r>
      <w:r w:rsidR="009B14DC" w:rsidRPr="00BA4238">
        <w:rPr>
          <w:rFonts w:cs="Times New Roman"/>
          <w:szCs w:val="32"/>
        </w:rPr>
        <w:t>在</w:t>
      </w:r>
      <w:r w:rsidR="00645A10" w:rsidRPr="00BA4238">
        <w:rPr>
          <w:rFonts w:cs="Times New Roman"/>
          <w:szCs w:val="32"/>
        </w:rPr>
        <w:t>《</w:t>
      </w:r>
      <w:r w:rsidR="003B27FE" w:rsidRPr="00BA4238">
        <w:rPr>
          <w:rFonts w:cs="Times New Roman" w:hint="eastAsia"/>
          <w:szCs w:val="32"/>
        </w:rPr>
        <w:t>2</w:t>
      </w:r>
      <w:r w:rsidR="003B27FE" w:rsidRPr="00BA4238">
        <w:rPr>
          <w:rFonts w:cs="Times New Roman"/>
          <w:szCs w:val="32"/>
        </w:rPr>
        <w:t>024</w:t>
      </w:r>
      <w:r w:rsidR="00645A10" w:rsidRPr="00BA4238">
        <w:rPr>
          <w:rFonts w:cs="Times New Roman"/>
          <w:szCs w:val="32"/>
        </w:rPr>
        <w:t>中山大学研究生导师任职资格申请表》或《中山大学跨</w:t>
      </w:r>
      <w:r w:rsidR="00645A10" w:rsidRPr="00BA4238">
        <w:rPr>
          <w:rFonts w:cs="Times New Roman"/>
          <w:szCs w:val="32"/>
        </w:rPr>
        <w:t>/</w:t>
      </w:r>
      <w:r w:rsidR="00645A10" w:rsidRPr="00BA4238">
        <w:rPr>
          <w:rFonts w:cs="Times New Roman"/>
          <w:szCs w:val="32"/>
        </w:rPr>
        <w:t>转学科研究生导师任职资格申请表》</w:t>
      </w:r>
      <w:r w:rsidR="009B14DC" w:rsidRPr="00BA4238">
        <w:rPr>
          <w:rFonts w:cs="Times New Roman"/>
          <w:szCs w:val="32"/>
        </w:rPr>
        <w:t>上签名确认</w:t>
      </w:r>
      <w:r w:rsidR="00645A10" w:rsidRPr="00BA4238">
        <w:rPr>
          <w:rFonts w:cs="Times New Roman"/>
          <w:szCs w:val="32"/>
        </w:rPr>
        <w:t>，</w:t>
      </w:r>
      <w:r w:rsidR="009B14DC" w:rsidRPr="00BA4238">
        <w:rPr>
          <w:rFonts w:cs="Times New Roman"/>
          <w:szCs w:val="32"/>
        </w:rPr>
        <w:t>连同</w:t>
      </w:r>
      <w:r w:rsidR="00645A10" w:rsidRPr="00BA4238">
        <w:rPr>
          <w:rFonts w:cs="Times New Roman"/>
          <w:szCs w:val="32"/>
        </w:rPr>
        <w:t>相关证明材料原件及复印件</w:t>
      </w:r>
      <w:r w:rsidR="008D5907" w:rsidRPr="00BA4238">
        <w:rPr>
          <w:rFonts w:cs="Times New Roman"/>
          <w:szCs w:val="32"/>
        </w:rPr>
        <w:t>（按照申请表说明的顺序进行装订）</w:t>
      </w:r>
      <w:r w:rsidR="009B4E1A" w:rsidRPr="00BA4238">
        <w:rPr>
          <w:rFonts w:cs="Times New Roman" w:hint="eastAsia"/>
          <w:szCs w:val="32"/>
        </w:rPr>
        <w:t>，请于</w:t>
      </w:r>
      <w:r w:rsidR="00C16B8B">
        <w:rPr>
          <w:rFonts w:cs="Times New Roman" w:hint="eastAsia"/>
          <w:szCs w:val="32"/>
        </w:rPr>
        <w:t>2</w:t>
      </w:r>
      <w:r w:rsidR="00C16B8B">
        <w:rPr>
          <w:rFonts w:cs="Times New Roman"/>
          <w:szCs w:val="32"/>
        </w:rPr>
        <w:t>024</w:t>
      </w:r>
      <w:r w:rsidR="00C16B8B">
        <w:rPr>
          <w:rFonts w:cs="Times New Roman" w:hint="eastAsia"/>
          <w:szCs w:val="32"/>
        </w:rPr>
        <w:t>年</w:t>
      </w:r>
      <w:r w:rsidR="009B4E1A" w:rsidRPr="00BA4238">
        <w:rPr>
          <w:rFonts w:cs="Times New Roman" w:hint="eastAsia"/>
          <w:szCs w:val="32"/>
        </w:rPr>
        <w:t>4</w:t>
      </w:r>
      <w:r w:rsidR="009B4E1A" w:rsidRPr="00BA4238">
        <w:rPr>
          <w:rFonts w:cs="Times New Roman" w:hint="eastAsia"/>
          <w:szCs w:val="32"/>
        </w:rPr>
        <w:t>月</w:t>
      </w:r>
      <w:r w:rsidR="003B27FE" w:rsidRPr="00BA4238">
        <w:rPr>
          <w:rFonts w:cs="Times New Roman"/>
          <w:szCs w:val="32"/>
        </w:rPr>
        <w:t>3</w:t>
      </w:r>
      <w:r w:rsidR="009B4E1A" w:rsidRPr="00BA4238">
        <w:rPr>
          <w:rFonts w:cs="Times New Roman" w:hint="eastAsia"/>
          <w:szCs w:val="32"/>
        </w:rPr>
        <w:t>日</w:t>
      </w:r>
      <w:r w:rsidR="009B4E1A" w:rsidRPr="00BA4238">
        <w:rPr>
          <w:rFonts w:cs="Times New Roman" w:hint="eastAsia"/>
          <w:szCs w:val="32"/>
        </w:rPr>
        <w:t>17:00</w:t>
      </w:r>
      <w:r w:rsidR="009B4E1A" w:rsidRPr="00BA4238">
        <w:rPr>
          <w:rFonts w:cs="Times New Roman" w:hint="eastAsia"/>
          <w:szCs w:val="32"/>
        </w:rPr>
        <w:t>前</w:t>
      </w:r>
      <w:r w:rsidR="00645A10" w:rsidRPr="00BA4238">
        <w:rPr>
          <w:rFonts w:cs="Times New Roman"/>
          <w:szCs w:val="32"/>
        </w:rPr>
        <w:t>交</w:t>
      </w:r>
      <w:proofErr w:type="gramStart"/>
      <w:r w:rsidR="009B4E1A" w:rsidRPr="00BA4238">
        <w:rPr>
          <w:rFonts w:cs="Times New Roman" w:hint="eastAsia"/>
          <w:szCs w:val="32"/>
        </w:rPr>
        <w:t>医学园</w:t>
      </w:r>
      <w:proofErr w:type="gramEnd"/>
      <w:r w:rsidR="009B4E1A" w:rsidRPr="00BA4238">
        <w:rPr>
          <w:rFonts w:cs="Times New Roman" w:hint="eastAsia"/>
          <w:szCs w:val="32"/>
        </w:rPr>
        <w:t>10</w:t>
      </w:r>
      <w:r w:rsidR="003B27FE" w:rsidRPr="00BA4238">
        <w:rPr>
          <w:rFonts w:cs="Times New Roman"/>
          <w:szCs w:val="32"/>
        </w:rPr>
        <w:t>5</w:t>
      </w:r>
      <w:r w:rsidR="009B4E1A" w:rsidRPr="00BA4238">
        <w:rPr>
          <w:rFonts w:cs="Times New Roman" w:hint="eastAsia"/>
          <w:szCs w:val="32"/>
        </w:rPr>
        <w:t>A</w:t>
      </w:r>
      <w:r w:rsidR="008D5907" w:rsidRPr="00BA4238">
        <w:rPr>
          <w:rFonts w:cs="Times New Roman"/>
          <w:szCs w:val="32"/>
        </w:rPr>
        <w:t>，</w:t>
      </w:r>
      <w:r w:rsidR="009B4E1A" w:rsidRPr="00BA4238">
        <w:rPr>
          <w:rFonts w:cs="Times New Roman" w:hint="eastAsia"/>
          <w:szCs w:val="32"/>
        </w:rPr>
        <w:t>学院复核人员</w:t>
      </w:r>
      <w:r w:rsidR="007F6784" w:rsidRPr="00BA4238">
        <w:rPr>
          <w:rFonts w:cs="Times New Roman"/>
          <w:szCs w:val="32"/>
        </w:rPr>
        <w:t>在复印件</w:t>
      </w:r>
      <w:r w:rsidR="008D5907" w:rsidRPr="00BA4238">
        <w:rPr>
          <w:rFonts w:cs="Times New Roman"/>
          <w:szCs w:val="32"/>
        </w:rPr>
        <w:t>盖</w:t>
      </w:r>
      <w:r w:rsidR="008D5907" w:rsidRPr="00BA4238">
        <w:rPr>
          <w:rFonts w:cs="Times New Roman"/>
          <w:szCs w:val="32"/>
        </w:rPr>
        <w:t>“</w:t>
      </w:r>
      <w:r w:rsidR="008D5907" w:rsidRPr="00BA4238">
        <w:rPr>
          <w:rFonts w:cs="Times New Roman"/>
          <w:szCs w:val="32"/>
        </w:rPr>
        <w:t>与原件相符</w:t>
      </w:r>
      <w:r w:rsidR="008D5907" w:rsidRPr="00BA4238">
        <w:rPr>
          <w:rFonts w:cs="Times New Roman"/>
          <w:szCs w:val="32"/>
        </w:rPr>
        <w:t>”</w:t>
      </w:r>
      <w:r w:rsidR="008D5907" w:rsidRPr="00BA4238">
        <w:rPr>
          <w:rFonts w:cs="Times New Roman"/>
          <w:szCs w:val="32"/>
        </w:rPr>
        <w:t>章</w:t>
      </w:r>
      <w:r w:rsidR="008D2922" w:rsidRPr="00BA4238">
        <w:rPr>
          <w:rFonts w:cs="Times New Roman"/>
          <w:szCs w:val="32"/>
        </w:rPr>
        <w:t>并</w:t>
      </w:r>
      <w:r w:rsidR="008D5907" w:rsidRPr="00BA4238">
        <w:rPr>
          <w:rFonts w:cs="Times New Roman"/>
          <w:szCs w:val="32"/>
        </w:rPr>
        <w:t>签名，</w:t>
      </w:r>
      <w:r w:rsidR="00645A10" w:rsidRPr="00BA4238">
        <w:rPr>
          <w:rFonts w:cs="Times New Roman"/>
          <w:szCs w:val="32"/>
        </w:rPr>
        <w:t>退回原件。</w:t>
      </w:r>
    </w:p>
    <w:p w14:paraId="79286D2C" w14:textId="663EAC8F" w:rsidR="00CF26BA" w:rsidRPr="00BA4238" w:rsidRDefault="00CF26BA" w:rsidP="00CF26BA">
      <w:pPr>
        <w:ind w:firstLineChars="200" w:firstLine="624"/>
        <w:jc w:val="both"/>
        <w:rPr>
          <w:rFonts w:cs="Times New Roman" w:hint="eastAsia"/>
          <w:szCs w:val="32"/>
        </w:rPr>
      </w:pPr>
      <w:r w:rsidRPr="00BA4238">
        <w:rPr>
          <w:rFonts w:cs="Times New Roman" w:hint="eastAsia"/>
          <w:szCs w:val="32"/>
        </w:rPr>
        <w:t>2</w:t>
      </w:r>
      <w:r w:rsidRPr="00BA4238">
        <w:rPr>
          <w:rFonts w:cs="Times New Roman"/>
          <w:szCs w:val="32"/>
        </w:rPr>
        <w:t>.</w:t>
      </w:r>
      <w:r w:rsidRPr="00BA4238">
        <w:rPr>
          <w:rFonts w:hint="eastAsia"/>
        </w:rPr>
        <w:t xml:space="preserve"> </w:t>
      </w:r>
      <w:r w:rsidR="009A6E33" w:rsidRPr="00BA4238">
        <w:rPr>
          <w:rFonts w:cs="Times New Roman" w:hint="eastAsia"/>
          <w:szCs w:val="32"/>
        </w:rPr>
        <w:t>研究生校外合作导师认定须与合作单位签订校级合作协议，且已开展实质性科研合作。申请人应按要求填写《中山大学研究生校外合作导师任职资格申请表》（附件</w:t>
      </w:r>
      <w:r w:rsidR="009A6E33" w:rsidRPr="00BA4238">
        <w:rPr>
          <w:rFonts w:cs="Times New Roman" w:hint="eastAsia"/>
          <w:szCs w:val="32"/>
        </w:rPr>
        <w:t>3</w:t>
      </w:r>
      <w:r w:rsidR="009A6E33" w:rsidRPr="00BA4238">
        <w:rPr>
          <w:rFonts w:cs="Times New Roman" w:hint="eastAsia"/>
          <w:szCs w:val="32"/>
        </w:rPr>
        <w:t>），连同相关证</w:t>
      </w:r>
      <w:r w:rsidR="009A6E33" w:rsidRPr="00BA4238">
        <w:rPr>
          <w:rFonts w:cs="Times New Roman" w:hint="eastAsia"/>
          <w:szCs w:val="32"/>
        </w:rPr>
        <w:lastRenderedPageBreak/>
        <w:t>明材料于</w:t>
      </w:r>
      <w:r w:rsidR="00C16B8B">
        <w:rPr>
          <w:rFonts w:cs="Times New Roman" w:hint="eastAsia"/>
          <w:szCs w:val="32"/>
        </w:rPr>
        <w:t>2</w:t>
      </w:r>
      <w:r w:rsidR="00C16B8B">
        <w:rPr>
          <w:rFonts w:cs="Times New Roman"/>
          <w:szCs w:val="32"/>
        </w:rPr>
        <w:t>024</w:t>
      </w:r>
      <w:r w:rsidR="00C16B8B">
        <w:rPr>
          <w:rFonts w:cs="Times New Roman" w:hint="eastAsia"/>
          <w:szCs w:val="32"/>
        </w:rPr>
        <w:t>年</w:t>
      </w:r>
      <w:r w:rsidR="009A6E33" w:rsidRPr="00BA4238">
        <w:rPr>
          <w:rFonts w:cs="Times New Roman" w:hint="eastAsia"/>
          <w:szCs w:val="32"/>
        </w:rPr>
        <w:t>4</w:t>
      </w:r>
      <w:r w:rsidR="009A6E33" w:rsidRPr="00BA4238">
        <w:rPr>
          <w:rFonts w:cs="Times New Roman" w:hint="eastAsia"/>
          <w:szCs w:val="32"/>
        </w:rPr>
        <w:t>月</w:t>
      </w:r>
      <w:r w:rsidR="009A6E33" w:rsidRPr="00BA4238">
        <w:rPr>
          <w:rFonts w:cs="Times New Roman"/>
          <w:szCs w:val="32"/>
        </w:rPr>
        <w:t>3</w:t>
      </w:r>
      <w:r w:rsidR="009A6E33" w:rsidRPr="00BA4238">
        <w:rPr>
          <w:rFonts w:cs="Times New Roman" w:hint="eastAsia"/>
          <w:szCs w:val="32"/>
        </w:rPr>
        <w:t>日</w:t>
      </w:r>
      <w:r w:rsidR="009A6E33" w:rsidRPr="00BA4238">
        <w:rPr>
          <w:rFonts w:cs="Times New Roman" w:hint="eastAsia"/>
          <w:szCs w:val="32"/>
        </w:rPr>
        <w:t>17:00</w:t>
      </w:r>
      <w:r w:rsidR="009A6E33" w:rsidRPr="00BA4238">
        <w:rPr>
          <w:rFonts w:cs="Times New Roman" w:hint="eastAsia"/>
          <w:szCs w:val="32"/>
        </w:rPr>
        <w:t>前提交至</w:t>
      </w:r>
      <w:proofErr w:type="gramStart"/>
      <w:r w:rsidR="009A6E33" w:rsidRPr="00BA4238">
        <w:rPr>
          <w:rFonts w:cs="Times New Roman" w:hint="eastAsia"/>
          <w:szCs w:val="32"/>
        </w:rPr>
        <w:t>医学园</w:t>
      </w:r>
      <w:proofErr w:type="gramEnd"/>
      <w:r w:rsidR="009A6E33" w:rsidRPr="00BA4238">
        <w:rPr>
          <w:rFonts w:cs="Times New Roman" w:hint="eastAsia"/>
          <w:szCs w:val="32"/>
        </w:rPr>
        <w:t>10</w:t>
      </w:r>
      <w:r w:rsidR="009A6E33" w:rsidRPr="00BA4238">
        <w:rPr>
          <w:rFonts w:cs="Times New Roman"/>
          <w:szCs w:val="32"/>
        </w:rPr>
        <w:t>5</w:t>
      </w:r>
      <w:r w:rsidR="009A6E33" w:rsidRPr="00BA4238">
        <w:rPr>
          <w:rFonts w:cs="Times New Roman" w:hint="eastAsia"/>
          <w:szCs w:val="32"/>
        </w:rPr>
        <w:t>A</w:t>
      </w:r>
      <w:r w:rsidR="009F5060" w:rsidRPr="00BA4238">
        <w:rPr>
          <w:rFonts w:cs="Times New Roman" w:hint="eastAsia"/>
          <w:szCs w:val="32"/>
        </w:rPr>
        <w:t>审核</w:t>
      </w:r>
      <w:r w:rsidR="009A6E33" w:rsidRPr="00BA4238">
        <w:rPr>
          <w:rFonts w:cs="Times New Roman" w:hint="eastAsia"/>
          <w:szCs w:val="32"/>
        </w:rPr>
        <w:t>，并请填写拟认定博士生校外合作导师人员情况汇总表（附件</w:t>
      </w:r>
      <w:r w:rsidR="009A6E33" w:rsidRPr="00BA4238">
        <w:rPr>
          <w:rFonts w:cs="Times New Roman" w:hint="eastAsia"/>
          <w:szCs w:val="32"/>
        </w:rPr>
        <w:t>5</w:t>
      </w:r>
      <w:r w:rsidR="009A6E33" w:rsidRPr="00BA4238">
        <w:rPr>
          <w:rFonts w:cs="Times New Roman" w:hint="eastAsia"/>
          <w:szCs w:val="32"/>
        </w:rPr>
        <w:t>）或拟认定硕士生校外合作导师人员情况汇总表（附件</w:t>
      </w:r>
      <w:r w:rsidR="009A6E33" w:rsidRPr="00BA4238">
        <w:rPr>
          <w:rFonts w:cs="Times New Roman" w:hint="eastAsia"/>
          <w:szCs w:val="32"/>
        </w:rPr>
        <w:t>6</w:t>
      </w:r>
      <w:r w:rsidR="009A6E33" w:rsidRPr="00BA4238">
        <w:rPr>
          <w:rFonts w:cs="Times New Roman" w:hint="eastAsia"/>
          <w:szCs w:val="32"/>
        </w:rPr>
        <w:t>）、博士生校外合作导师申请人代表性成果审核情况一览表（附件</w:t>
      </w:r>
      <w:r w:rsidR="009A6E33" w:rsidRPr="00BA4238">
        <w:rPr>
          <w:rFonts w:cs="Times New Roman" w:hint="eastAsia"/>
          <w:szCs w:val="32"/>
        </w:rPr>
        <w:t>7</w:t>
      </w:r>
      <w:r w:rsidR="009A6E33" w:rsidRPr="00BA4238">
        <w:rPr>
          <w:rFonts w:cs="Times New Roman" w:hint="eastAsia"/>
          <w:szCs w:val="32"/>
        </w:rPr>
        <w:t>）或硕士生校外合作导师申请人代表性成果审核情况一览表（附件</w:t>
      </w:r>
      <w:r w:rsidR="009A6E33" w:rsidRPr="00BA4238">
        <w:rPr>
          <w:rFonts w:cs="Times New Roman" w:hint="eastAsia"/>
          <w:szCs w:val="32"/>
        </w:rPr>
        <w:t>8</w:t>
      </w:r>
      <w:r w:rsidR="009A6E33" w:rsidRPr="00BA4238">
        <w:rPr>
          <w:rFonts w:cs="Times New Roman" w:hint="eastAsia"/>
          <w:szCs w:val="32"/>
        </w:rPr>
        <w:t>）、博士生校外合作导师申请人培养支撑资源审核情况一览表（附件</w:t>
      </w:r>
      <w:r w:rsidR="009A6E33" w:rsidRPr="00BA4238">
        <w:rPr>
          <w:rFonts w:cs="Times New Roman" w:hint="eastAsia"/>
          <w:szCs w:val="32"/>
        </w:rPr>
        <w:t>9</w:t>
      </w:r>
      <w:r w:rsidR="009A6E33" w:rsidRPr="00BA4238">
        <w:rPr>
          <w:rFonts w:cs="Times New Roman" w:hint="eastAsia"/>
          <w:szCs w:val="32"/>
        </w:rPr>
        <w:t>）或硕士生校外合作导师申请人培养支撑资源审核情况一览表（附件</w:t>
      </w:r>
      <w:r w:rsidR="009A6E33" w:rsidRPr="00BA4238">
        <w:rPr>
          <w:rFonts w:cs="Times New Roman" w:hint="eastAsia"/>
          <w:szCs w:val="32"/>
        </w:rPr>
        <w:t>10</w:t>
      </w:r>
      <w:r w:rsidR="009A6E33" w:rsidRPr="00BA4238">
        <w:rPr>
          <w:rFonts w:cs="Times New Roman" w:hint="eastAsia"/>
          <w:szCs w:val="32"/>
        </w:rPr>
        <w:t>）</w:t>
      </w:r>
      <w:r w:rsidR="00C77AFD">
        <w:rPr>
          <w:rFonts w:cs="Times New Roman" w:hint="eastAsia"/>
          <w:szCs w:val="32"/>
        </w:rPr>
        <w:t>、</w:t>
      </w:r>
      <w:r w:rsidR="007219FC" w:rsidRPr="007219FC">
        <w:rPr>
          <w:rFonts w:cs="Times New Roman" w:hint="eastAsia"/>
          <w:szCs w:val="32"/>
        </w:rPr>
        <w:t>研究生校外合作导师任职资格申请情况说明（参考模板</w:t>
      </w:r>
      <w:r w:rsidR="00C77AFD">
        <w:rPr>
          <w:rFonts w:cs="Times New Roman" w:hint="eastAsia"/>
          <w:szCs w:val="32"/>
        </w:rPr>
        <w:t xml:space="preserve"> </w:t>
      </w:r>
      <w:r w:rsidR="00C77AFD">
        <w:rPr>
          <w:rFonts w:cs="Times New Roman" w:hint="eastAsia"/>
          <w:szCs w:val="32"/>
        </w:rPr>
        <w:t>附件</w:t>
      </w:r>
      <w:r w:rsidR="00C77AFD">
        <w:rPr>
          <w:rFonts w:cs="Times New Roman" w:hint="eastAsia"/>
          <w:szCs w:val="32"/>
        </w:rPr>
        <w:t>1</w:t>
      </w:r>
      <w:r w:rsidR="00C77AFD">
        <w:rPr>
          <w:rFonts w:cs="Times New Roman"/>
          <w:szCs w:val="32"/>
        </w:rPr>
        <w:t>1</w:t>
      </w:r>
      <w:r w:rsidR="007219FC" w:rsidRPr="007219FC">
        <w:rPr>
          <w:rFonts w:cs="Times New Roman" w:hint="eastAsia"/>
          <w:szCs w:val="32"/>
        </w:rPr>
        <w:t>）</w:t>
      </w:r>
      <w:r w:rsidR="009A6E33" w:rsidRPr="00BA4238">
        <w:rPr>
          <w:rFonts w:cs="Times New Roman" w:hint="eastAsia"/>
          <w:szCs w:val="32"/>
        </w:rPr>
        <w:t>发到研究生秘书邮箱</w:t>
      </w:r>
      <w:r w:rsidR="009A6E33" w:rsidRPr="00BA4238">
        <w:rPr>
          <w:rFonts w:cs="Times New Roman" w:hint="eastAsia"/>
          <w:szCs w:val="32"/>
        </w:rPr>
        <w:t>zhanglli</w:t>
      </w:r>
      <w:r w:rsidR="009A6E33" w:rsidRPr="00BA4238">
        <w:rPr>
          <w:rFonts w:cs="Times New Roman"/>
          <w:szCs w:val="32"/>
        </w:rPr>
        <w:t>35</w:t>
      </w:r>
      <w:r w:rsidR="009A6E33" w:rsidRPr="00BA4238">
        <w:rPr>
          <w:rFonts w:cs="Times New Roman" w:hint="eastAsia"/>
          <w:szCs w:val="32"/>
        </w:rPr>
        <w:t>@mail.sysu.edu.cn</w:t>
      </w:r>
      <w:r w:rsidR="009A6E33" w:rsidRPr="00BA4238">
        <w:rPr>
          <w:rFonts w:cs="Times New Roman" w:hint="eastAsia"/>
          <w:szCs w:val="32"/>
        </w:rPr>
        <w:t>。审核通过后交由相应学位审议机构进行审议。校内合作单位应就校外合作导师申请情况另附书面说明并加盖单位公章。</w:t>
      </w:r>
    </w:p>
    <w:p w14:paraId="008914FB" w14:textId="144820F7" w:rsidR="002B6590" w:rsidRPr="00CE545F" w:rsidRDefault="009A6E33" w:rsidP="00146A7D">
      <w:pPr>
        <w:ind w:firstLineChars="200" w:firstLine="624"/>
        <w:jc w:val="both"/>
        <w:rPr>
          <w:rFonts w:cs="Times New Roman"/>
          <w:szCs w:val="32"/>
        </w:rPr>
      </w:pPr>
      <w:r w:rsidRPr="00BA4238">
        <w:rPr>
          <w:rFonts w:cs="Times New Roman" w:hint="eastAsia"/>
          <w:szCs w:val="32"/>
        </w:rPr>
        <w:t>3</w:t>
      </w:r>
      <w:r w:rsidRPr="00BA4238">
        <w:rPr>
          <w:rFonts w:cs="Times New Roman"/>
          <w:szCs w:val="32"/>
        </w:rPr>
        <w:t>.</w:t>
      </w:r>
      <w:r w:rsidR="00645A10" w:rsidRPr="00BA4238">
        <w:rPr>
          <w:rFonts w:cs="Times New Roman"/>
          <w:szCs w:val="32"/>
        </w:rPr>
        <w:t>对于申请导师资格认定的学科不属于申请人所在单位学位审议机构负责审议的，申请人应先将有关申请材料交由本人所</w:t>
      </w:r>
      <w:r w:rsidR="00645A10" w:rsidRPr="00CE545F">
        <w:rPr>
          <w:rFonts w:cs="Times New Roman"/>
          <w:szCs w:val="32"/>
        </w:rPr>
        <w:t>在单位审批，通过审批并经所在单位党委（党总支、直属党支部）出具政治素质及师德师风（含医德医风）审查意见后，再将申请材料报送相应学科导师资格认定的责任单位</w:t>
      </w:r>
      <w:r w:rsidR="004C340D" w:rsidRPr="00CE545F">
        <w:rPr>
          <w:rFonts w:cs="Times New Roman"/>
          <w:szCs w:val="32"/>
        </w:rPr>
        <w:t>，</w:t>
      </w:r>
      <w:r w:rsidR="00645A10" w:rsidRPr="00CE545F">
        <w:rPr>
          <w:rFonts w:cs="Times New Roman"/>
          <w:szCs w:val="32"/>
        </w:rPr>
        <w:t>责任单位同意受理后提交至其学位审议机构进行审议。</w:t>
      </w:r>
    </w:p>
    <w:p w14:paraId="02106DC9" w14:textId="358151BF" w:rsidR="002B6590" w:rsidRPr="00CE545F" w:rsidRDefault="00645A10" w:rsidP="00146A7D">
      <w:pPr>
        <w:ind w:firstLineChars="200" w:firstLine="624"/>
        <w:jc w:val="both"/>
        <w:rPr>
          <w:rFonts w:cs="Times New Roman"/>
          <w:szCs w:val="32"/>
        </w:rPr>
      </w:pPr>
      <w:r w:rsidRPr="00CE545F">
        <w:rPr>
          <w:rFonts w:cs="Times New Roman"/>
          <w:szCs w:val="32"/>
        </w:rPr>
        <w:t>（</w:t>
      </w:r>
      <w:r w:rsidR="002D5AE1">
        <w:rPr>
          <w:rFonts w:cs="Times New Roman" w:hint="eastAsia"/>
          <w:szCs w:val="32"/>
        </w:rPr>
        <w:t>三</w:t>
      </w:r>
      <w:r w:rsidRPr="00CE545F">
        <w:rPr>
          <w:rFonts w:cs="Times New Roman"/>
          <w:szCs w:val="32"/>
        </w:rPr>
        <w:t>）研究生培养单位审议</w:t>
      </w:r>
    </w:p>
    <w:p w14:paraId="650C81D5" w14:textId="43394D47" w:rsidR="009B4E1A" w:rsidRDefault="002D5AE1" w:rsidP="00146A7D">
      <w:pPr>
        <w:ind w:firstLineChars="200" w:firstLine="624"/>
        <w:jc w:val="both"/>
        <w:rPr>
          <w:rFonts w:cs="Times New Roman"/>
          <w:szCs w:val="32"/>
        </w:rPr>
      </w:pPr>
      <w:r>
        <w:rPr>
          <w:rFonts w:cs="Times New Roman" w:hint="eastAsia"/>
          <w:szCs w:val="32"/>
        </w:rPr>
        <w:t>1</w:t>
      </w:r>
      <w:r>
        <w:rPr>
          <w:rFonts w:cs="Times New Roman"/>
          <w:szCs w:val="32"/>
        </w:rPr>
        <w:t>.</w:t>
      </w:r>
      <w:r w:rsidR="009B4E1A">
        <w:rPr>
          <w:rFonts w:cs="Times New Roman"/>
          <w:szCs w:val="32"/>
        </w:rPr>
        <w:t>对申请人政治素质及师德师风（含医德医风）的审查</w:t>
      </w:r>
      <w:r w:rsidR="009B4E1A">
        <w:rPr>
          <w:rFonts w:cs="Times New Roman" w:hint="eastAsia"/>
          <w:szCs w:val="32"/>
        </w:rPr>
        <w:t>将</w:t>
      </w:r>
      <w:r w:rsidR="00645A10" w:rsidRPr="00CE545F">
        <w:rPr>
          <w:rFonts w:cs="Times New Roman"/>
          <w:szCs w:val="32"/>
        </w:rPr>
        <w:t>于</w:t>
      </w:r>
      <w:proofErr w:type="gramStart"/>
      <w:r w:rsidR="00645A10" w:rsidRPr="00CE545F">
        <w:rPr>
          <w:rFonts w:cs="Times New Roman"/>
          <w:szCs w:val="32"/>
        </w:rPr>
        <w:t>会前由</w:t>
      </w:r>
      <w:proofErr w:type="gramEnd"/>
      <w:r w:rsidR="00645A10" w:rsidRPr="00CE545F">
        <w:rPr>
          <w:rFonts w:cs="Times New Roman"/>
          <w:szCs w:val="32"/>
        </w:rPr>
        <w:t>申请人所在二级单位党委执行</w:t>
      </w:r>
      <w:r>
        <w:rPr>
          <w:rFonts w:cs="Times New Roman" w:hint="eastAsia"/>
          <w:szCs w:val="32"/>
        </w:rPr>
        <w:t>。</w:t>
      </w:r>
    </w:p>
    <w:p w14:paraId="08566627" w14:textId="0EFDA09C" w:rsidR="002D5AE1" w:rsidRDefault="002D5AE1" w:rsidP="00146A7D">
      <w:pPr>
        <w:ind w:firstLineChars="200" w:firstLine="624"/>
        <w:jc w:val="both"/>
        <w:rPr>
          <w:rFonts w:cs="Times New Roman" w:hint="eastAsia"/>
          <w:szCs w:val="32"/>
        </w:rPr>
      </w:pPr>
      <w:r>
        <w:rPr>
          <w:rFonts w:cs="Times New Roman" w:hint="eastAsia"/>
          <w:szCs w:val="32"/>
        </w:rPr>
        <w:t>2</w:t>
      </w:r>
      <w:r>
        <w:rPr>
          <w:rFonts w:cs="Times New Roman"/>
          <w:szCs w:val="32"/>
        </w:rPr>
        <w:t>.</w:t>
      </w:r>
      <w:r w:rsidRPr="002D5AE1">
        <w:rPr>
          <w:rFonts w:cs="Times New Roman" w:hint="eastAsia"/>
          <w:szCs w:val="32"/>
        </w:rPr>
        <w:t>研究生培养单位的学位审议机构将召开专门会议，按照认定的基本条件对各类申请逐个审议，并确定推荐顺序。</w:t>
      </w:r>
    </w:p>
    <w:p w14:paraId="2BDDC3B6" w14:textId="089AD177" w:rsidR="002B6590" w:rsidRPr="00CE545F" w:rsidRDefault="00645A10" w:rsidP="00146A7D">
      <w:pPr>
        <w:ind w:firstLineChars="200" w:firstLine="624"/>
        <w:jc w:val="both"/>
        <w:rPr>
          <w:rFonts w:cs="Times New Roman" w:hint="eastAsia"/>
          <w:szCs w:val="32"/>
        </w:rPr>
      </w:pPr>
      <w:r w:rsidRPr="00CE545F">
        <w:rPr>
          <w:rFonts w:cs="Times New Roman"/>
          <w:szCs w:val="32"/>
        </w:rPr>
        <w:t>（</w:t>
      </w:r>
      <w:r w:rsidR="002D5AE1">
        <w:rPr>
          <w:rFonts w:cs="Times New Roman" w:hint="eastAsia"/>
          <w:szCs w:val="32"/>
        </w:rPr>
        <w:t>四</w:t>
      </w:r>
      <w:r w:rsidRPr="00CE545F">
        <w:rPr>
          <w:rFonts w:cs="Times New Roman"/>
          <w:szCs w:val="32"/>
        </w:rPr>
        <w:t>）</w:t>
      </w:r>
      <w:r w:rsidR="002D5AE1">
        <w:rPr>
          <w:rFonts w:cs="Times New Roman" w:hint="eastAsia"/>
          <w:szCs w:val="32"/>
        </w:rPr>
        <w:t>公示</w:t>
      </w:r>
      <w:r w:rsidRPr="00CE545F">
        <w:rPr>
          <w:rFonts w:cs="Times New Roman"/>
          <w:szCs w:val="32"/>
        </w:rPr>
        <w:t>审议通过人员名单</w:t>
      </w:r>
    </w:p>
    <w:p w14:paraId="75A9F634" w14:textId="77777777" w:rsidR="002B6590" w:rsidRPr="00CE545F" w:rsidRDefault="009B4E1A" w:rsidP="00146A7D">
      <w:pPr>
        <w:ind w:firstLineChars="200" w:firstLine="624"/>
        <w:jc w:val="both"/>
        <w:rPr>
          <w:rFonts w:cs="Times New Roman"/>
          <w:szCs w:val="32"/>
        </w:rPr>
      </w:pPr>
      <w:bookmarkStart w:id="3" w:name="_Hlk68539565"/>
      <w:r>
        <w:rPr>
          <w:rFonts w:cs="Times New Roman"/>
          <w:szCs w:val="32"/>
        </w:rPr>
        <w:lastRenderedPageBreak/>
        <w:t>研究生培养单位</w:t>
      </w:r>
      <w:r w:rsidR="00BF796C" w:rsidRPr="00CE545F">
        <w:rPr>
          <w:rFonts w:cs="Times New Roman"/>
          <w:szCs w:val="32"/>
        </w:rPr>
        <w:t>对</w:t>
      </w:r>
      <w:r w:rsidR="00645A10" w:rsidRPr="00CE545F">
        <w:rPr>
          <w:rFonts w:cs="Times New Roman"/>
          <w:szCs w:val="32"/>
        </w:rPr>
        <w:t>通过审议的研究生导师任职资格人员名单（按照培养单位推荐顺序排列）</w:t>
      </w:r>
      <w:r w:rsidR="00BF796C" w:rsidRPr="00CE545F">
        <w:rPr>
          <w:rFonts w:cs="Times New Roman"/>
          <w:szCs w:val="32"/>
        </w:rPr>
        <w:t>进行</w:t>
      </w:r>
      <w:r w:rsidR="00645A10" w:rsidRPr="00CE545F">
        <w:rPr>
          <w:rFonts w:cs="Times New Roman"/>
          <w:szCs w:val="32"/>
        </w:rPr>
        <w:t>为期</w:t>
      </w:r>
      <w:r w:rsidR="00645A10" w:rsidRPr="00CE545F">
        <w:rPr>
          <w:rFonts w:cs="Times New Roman"/>
          <w:szCs w:val="32"/>
        </w:rPr>
        <w:t>5</w:t>
      </w:r>
      <w:r w:rsidR="00645A10" w:rsidRPr="00CE545F">
        <w:rPr>
          <w:rFonts w:cs="Times New Roman"/>
          <w:szCs w:val="32"/>
        </w:rPr>
        <w:t>个工作日的公示。</w:t>
      </w:r>
      <w:bookmarkEnd w:id="3"/>
      <w:r w:rsidR="00645A10" w:rsidRPr="00CE545F">
        <w:rPr>
          <w:rFonts w:cs="Times New Roman"/>
          <w:szCs w:val="32"/>
        </w:rPr>
        <w:t>公示期内，各研究生培养单位接受申诉及异议，并按《认定办法》进行处理。</w:t>
      </w:r>
    </w:p>
    <w:p w14:paraId="145727F9" w14:textId="7B3EC76E" w:rsidR="002B6590" w:rsidRPr="00CE545F" w:rsidRDefault="00645A10" w:rsidP="00146A7D">
      <w:pPr>
        <w:ind w:firstLineChars="200" w:firstLine="624"/>
        <w:jc w:val="both"/>
        <w:rPr>
          <w:rFonts w:cs="Times New Roman"/>
          <w:szCs w:val="32"/>
        </w:rPr>
      </w:pPr>
      <w:r w:rsidRPr="00CE545F">
        <w:rPr>
          <w:rFonts w:cs="Times New Roman"/>
          <w:szCs w:val="32"/>
        </w:rPr>
        <w:t>（</w:t>
      </w:r>
      <w:r w:rsidR="002D5AE1">
        <w:rPr>
          <w:rFonts w:cs="Times New Roman" w:hint="eastAsia"/>
          <w:szCs w:val="32"/>
        </w:rPr>
        <w:t>五</w:t>
      </w:r>
      <w:r w:rsidRPr="00CE545F">
        <w:rPr>
          <w:rFonts w:cs="Times New Roman"/>
          <w:szCs w:val="32"/>
        </w:rPr>
        <w:t>）</w:t>
      </w:r>
      <w:r w:rsidR="009B4E1A">
        <w:rPr>
          <w:rFonts w:cs="Times New Roman" w:hint="eastAsia"/>
          <w:szCs w:val="32"/>
        </w:rPr>
        <w:t>学院</w:t>
      </w:r>
      <w:r w:rsidRPr="00CE545F">
        <w:rPr>
          <w:rFonts w:cs="Times New Roman"/>
          <w:szCs w:val="32"/>
        </w:rPr>
        <w:t>报送相关材料</w:t>
      </w:r>
    </w:p>
    <w:p w14:paraId="6EA53154" w14:textId="6E0E935D" w:rsidR="00234AB8" w:rsidRPr="00CE545F" w:rsidRDefault="00645A10" w:rsidP="00146A7D">
      <w:pPr>
        <w:ind w:firstLineChars="200" w:firstLine="624"/>
        <w:jc w:val="both"/>
        <w:rPr>
          <w:rFonts w:cs="Times New Roman"/>
          <w:szCs w:val="32"/>
        </w:rPr>
      </w:pPr>
      <w:r w:rsidRPr="00CE545F">
        <w:rPr>
          <w:rFonts w:cs="Times New Roman"/>
          <w:szCs w:val="32"/>
        </w:rPr>
        <w:t>培养单位</w:t>
      </w:r>
      <w:r w:rsidR="00C03FAA" w:rsidRPr="00CE545F">
        <w:rPr>
          <w:rFonts w:cs="Times New Roman" w:hint="eastAsia"/>
          <w:szCs w:val="32"/>
        </w:rPr>
        <w:t>于</w:t>
      </w:r>
      <w:r w:rsidRPr="00CE545F">
        <w:rPr>
          <w:rFonts w:cs="Times New Roman"/>
          <w:szCs w:val="32"/>
        </w:rPr>
        <w:t>公示期结束后，</w:t>
      </w:r>
      <w:bookmarkStart w:id="4" w:name="_Hlk68539803"/>
      <w:r w:rsidR="009B4E1A">
        <w:rPr>
          <w:rFonts w:cs="Times New Roman" w:hint="eastAsia"/>
          <w:szCs w:val="32"/>
        </w:rPr>
        <w:t>将</w:t>
      </w:r>
      <w:r w:rsidRPr="00CE545F">
        <w:rPr>
          <w:rFonts w:cs="Times New Roman"/>
          <w:szCs w:val="32"/>
        </w:rPr>
        <w:t>于</w:t>
      </w:r>
      <w:r w:rsidR="00B27BCD" w:rsidRPr="00967A47">
        <w:rPr>
          <w:rFonts w:cs="Times New Roman"/>
          <w:color w:val="FF0000"/>
          <w:szCs w:val="32"/>
          <w:u w:val="single"/>
        </w:rPr>
        <w:t>202</w:t>
      </w:r>
      <w:r w:rsidR="002D5AE1" w:rsidRPr="00967A47">
        <w:rPr>
          <w:rFonts w:cs="Times New Roman"/>
          <w:color w:val="FF0000"/>
          <w:szCs w:val="32"/>
          <w:u w:val="single"/>
        </w:rPr>
        <w:t>4</w:t>
      </w:r>
      <w:r w:rsidR="00C3598F" w:rsidRPr="00967A47">
        <w:rPr>
          <w:rFonts w:cs="Times New Roman"/>
          <w:color w:val="FF0000"/>
          <w:szCs w:val="32"/>
          <w:u w:val="single"/>
        </w:rPr>
        <w:t>年</w:t>
      </w:r>
      <w:r w:rsidR="002D5AE1" w:rsidRPr="00967A47">
        <w:rPr>
          <w:rFonts w:cs="Times New Roman"/>
          <w:color w:val="FF0000"/>
          <w:szCs w:val="32"/>
          <w:u w:val="single"/>
        </w:rPr>
        <w:t>4</w:t>
      </w:r>
      <w:r w:rsidR="00C3598F" w:rsidRPr="00967A47">
        <w:rPr>
          <w:rFonts w:cs="Times New Roman"/>
          <w:color w:val="FF0000"/>
          <w:szCs w:val="32"/>
          <w:u w:val="single"/>
        </w:rPr>
        <w:t>月</w:t>
      </w:r>
      <w:r w:rsidR="00BB0BBA" w:rsidRPr="00967A47">
        <w:rPr>
          <w:rFonts w:cs="Times New Roman"/>
          <w:color w:val="FF0000"/>
          <w:szCs w:val="32"/>
          <w:u w:val="single"/>
        </w:rPr>
        <w:t>1</w:t>
      </w:r>
      <w:r w:rsidR="002D5AE1" w:rsidRPr="00967A47">
        <w:rPr>
          <w:rFonts w:cs="Times New Roman"/>
          <w:color w:val="FF0000"/>
          <w:szCs w:val="32"/>
          <w:u w:val="single"/>
        </w:rPr>
        <w:t>7</w:t>
      </w:r>
      <w:r w:rsidR="00982BA3" w:rsidRPr="00967A47">
        <w:rPr>
          <w:rFonts w:cs="Times New Roman"/>
          <w:color w:val="FF0000"/>
          <w:szCs w:val="32"/>
          <w:u w:val="single"/>
        </w:rPr>
        <w:t>日</w:t>
      </w:r>
      <w:r w:rsidRPr="00CE545F">
        <w:rPr>
          <w:rFonts w:cs="Times New Roman"/>
          <w:szCs w:val="32"/>
          <w:u w:val="single"/>
        </w:rPr>
        <w:t>前</w:t>
      </w:r>
      <w:bookmarkStart w:id="5" w:name="_Hlk68539939"/>
      <w:bookmarkEnd w:id="4"/>
      <w:r w:rsidRPr="00CE545F">
        <w:rPr>
          <w:rFonts w:cs="Times New Roman"/>
          <w:szCs w:val="32"/>
        </w:rPr>
        <w:t>报送研究生院学位办公室</w:t>
      </w:r>
      <w:r w:rsidR="00923D3F" w:rsidRPr="00CE545F">
        <w:rPr>
          <w:rFonts w:cs="Times New Roman" w:hint="eastAsia"/>
          <w:szCs w:val="32"/>
        </w:rPr>
        <w:t>。</w:t>
      </w:r>
    </w:p>
    <w:bookmarkEnd w:id="5"/>
    <w:p w14:paraId="5262545B" w14:textId="6A949185" w:rsidR="002B6590" w:rsidRPr="00CE545F" w:rsidRDefault="00645A10" w:rsidP="00146A7D">
      <w:pPr>
        <w:ind w:firstLineChars="200" w:firstLine="624"/>
        <w:jc w:val="both"/>
        <w:rPr>
          <w:rFonts w:cs="Times New Roman"/>
          <w:szCs w:val="32"/>
        </w:rPr>
      </w:pPr>
      <w:r w:rsidRPr="00CE545F">
        <w:rPr>
          <w:rFonts w:cs="Times New Roman"/>
          <w:szCs w:val="32"/>
        </w:rPr>
        <w:t>（</w:t>
      </w:r>
      <w:r w:rsidR="002D5AE1">
        <w:rPr>
          <w:rFonts w:cs="Times New Roman" w:hint="eastAsia"/>
          <w:szCs w:val="32"/>
        </w:rPr>
        <w:t>六</w:t>
      </w:r>
      <w:r w:rsidRPr="00CE545F">
        <w:rPr>
          <w:rFonts w:cs="Times New Roman"/>
          <w:szCs w:val="32"/>
        </w:rPr>
        <w:t>）研究生院</w:t>
      </w:r>
      <w:r w:rsidR="002D5AE1">
        <w:rPr>
          <w:rFonts w:cs="Times New Roman" w:hint="eastAsia"/>
          <w:szCs w:val="32"/>
        </w:rPr>
        <w:t>、医学</w:t>
      </w:r>
      <w:proofErr w:type="gramStart"/>
      <w:r w:rsidR="002D5AE1">
        <w:rPr>
          <w:rFonts w:cs="Times New Roman" w:hint="eastAsia"/>
          <w:szCs w:val="32"/>
        </w:rPr>
        <w:t>部</w:t>
      </w:r>
      <w:r w:rsidRPr="00CE545F">
        <w:rPr>
          <w:rFonts w:cs="Times New Roman"/>
          <w:szCs w:val="32"/>
        </w:rPr>
        <w:t>形式</w:t>
      </w:r>
      <w:proofErr w:type="gramEnd"/>
      <w:r w:rsidRPr="00CE545F">
        <w:rPr>
          <w:rFonts w:cs="Times New Roman"/>
          <w:szCs w:val="32"/>
        </w:rPr>
        <w:t>审查</w:t>
      </w:r>
    </w:p>
    <w:p w14:paraId="7FB07A23" w14:textId="77777777" w:rsidR="002D5AE1" w:rsidRDefault="002D5AE1" w:rsidP="00146A7D">
      <w:pPr>
        <w:ind w:firstLineChars="200" w:firstLine="624"/>
        <w:jc w:val="both"/>
        <w:rPr>
          <w:rFonts w:cs="Times New Roman"/>
          <w:szCs w:val="32"/>
        </w:rPr>
      </w:pPr>
      <w:r w:rsidRPr="002D5AE1">
        <w:rPr>
          <w:rFonts w:cs="Times New Roman" w:hint="eastAsia"/>
          <w:szCs w:val="32"/>
        </w:rPr>
        <w:t>研究生院、医学部对各研究生培养单位学位审议机构审议通过且无异议的拟认定研究生导师资格名单开展形式审查。</w:t>
      </w:r>
    </w:p>
    <w:p w14:paraId="589EA47F" w14:textId="617AE466" w:rsidR="002B6590" w:rsidRPr="00CE545F" w:rsidRDefault="00645A10" w:rsidP="00146A7D">
      <w:pPr>
        <w:ind w:firstLineChars="200" w:firstLine="624"/>
        <w:jc w:val="both"/>
        <w:rPr>
          <w:rFonts w:cs="Times New Roman"/>
          <w:szCs w:val="32"/>
        </w:rPr>
      </w:pPr>
      <w:r w:rsidRPr="00CE545F">
        <w:rPr>
          <w:rFonts w:cs="Times New Roman"/>
          <w:szCs w:val="32"/>
        </w:rPr>
        <w:t>（</w:t>
      </w:r>
      <w:r w:rsidR="002D5AE1">
        <w:rPr>
          <w:rFonts w:cs="Times New Roman" w:hint="eastAsia"/>
          <w:szCs w:val="32"/>
        </w:rPr>
        <w:t>七</w:t>
      </w:r>
      <w:r w:rsidRPr="00CE545F">
        <w:rPr>
          <w:rFonts w:cs="Times New Roman"/>
          <w:szCs w:val="32"/>
        </w:rPr>
        <w:t>）学校学位</w:t>
      </w:r>
      <w:proofErr w:type="gramStart"/>
      <w:r w:rsidRPr="00CE545F">
        <w:rPr>
          <w:rFonts w:cs="Times New Roman"/>
          <w:szCs w:val="32"/>
        </w:rPr>
        <w:t>评定分</w:t>
      </w:r>
      <w:proofErr w:type="gramEnd"/>
      <w:r w:rsidRPr="00CE545F">
        <w:rPr>
          <w:rFonts w:cs="Times New Roman"/>
          <w:szCs w:val="32"/>
        </w:rPr>
        <w:t>委员会审议</w:t>
      </w:r>
    </w:p>
    <w:p w14:paraId="52C24988" w14:textId="77777777" w:rsidR="004C6E28" w:rsidRDefault="004C6E28" w:rsidP="00146A7D">
      <w:pPr>
        <w:ind w:firstLineChars="200" w:firstLine="624"/>
        <w:jc w:val="both"/>
        <w:rPr>
          <w:rFonts w:cs="Times New Roman"/>
          <w:szCs w:val="32"/>
        </w:rPr>
      </w:pPr>
      <w:r w:rsidRPr="004C6E28">
        <w:rPr>
          <w:rFonts w:cs="Times New Roman" w:hint="eastAsia"/>
          <w:szCs w:val="32"/>
        </w:rPr>
        <w:t>学校各学部学位评定委员会拟于</w:t>
      </w:r>
      <w:r w:rsidRPr="004C6E28">
        <w:rPr>
          <w:rFonts w:cs="Times New Roman" w:hint="eastAsia"/>
          <w:szCs w:val="32"/>
        </w:rPr>
        <w:t>6</w:t>
      </w:r>
      <w:r w:rsidRPr="004C6E28">
        <w:rPr>
          <w:rFonts w:cs="Times New Roman" w:hint="eastAsia"/>
          <w:szCs w:val="32"/>
        </w:rPr>
        <w:t>月份审议拟认定各类研究生导师任职资格推荐名单。根据具体情况决定是否开展博</w:t>
      </w:r>
      <w:proofErr w:type="gramStart"/>
      <w:r w:rsidRPr="004C6E28">
        <w:rPr>
          <w:rFonts w:cs="Times New Roman" w:hint="eastAsia"/>
          <w:szCs w:val="32"/>
        </w:rPr>
        <w:t>导资格</w:t>
      </w:r>
      <w:proofErr w:type="gramEnd"/>
      <w:r w:rsidRPr="004C6E28">
        <w:rPr>
          <w:rFonts w:cs="Times New Roman" w:hint="eastAsia"/>
          <w:szCs w:val="32"/>
        </w:rPr>
        <w:t>申请人答辩环节。</w:t>
      </w:r>
    </w:p>
    <w:p w14:paraId="4392E9AE" w14:textId="2EFD9ECF" w:rsidR="002B6590" w:rsidRPr="00CE545F" w:rsidRDefault="00645A10" w:rsidP="00146A7D">
      <w:pPr>
        <w:ind w:firstLineChars="200" w:firstLine="624"/>
        <w:jc w:val="both"/>
        <w:rPr>
          <w:rFonts w:cs="Times New Roman"/>
          <w:szCs w:val="32"/>
        </w:rPr>
      </w:pPr>
      <w:r w:rsidRPr="00CE545F">
        <w:rPr>
          <w:rFonts w:cs="Times New Roman"/>
          <w:szCs w:val="32"/>
        </w:rPr>
        <w:t>（</w:t>
      </w:r>
      <w:r w:rsidR="002D5AE1">
        <w:rPr>
          <w:rFonts w:cs="Times New Roman" w:hint="eastAsia"/>
          <w:szCs w:val="32"/>
        </w:rPr>
        <w:t>八</w:t>
      </w:r>
      <w:r w:rsidRPr="00CE545F">
        <w:rPr>
          <w:rFonts w:cs="Times New Roman"/>
          <w:szCs w:val="32"/>
        </w:rPr>
        <w:t>）学校学位评定委员会主席审批</w:t>
      </w:r>
    </w:p>
    <w:p w14:paraId="183AEB5E" w14:textId="3B95C3B3" w:rsidR="002B6590" w:rsidRDefault="004C6E28" w:rsidP="004C6E28">
      <w:pPr>
        <w:ind w:firstLineChars="200" w:firstLine="624"/>
        <w:rPr>
          <w:rFonts w:cs="Times New Roman"/>
          <w:szCs w:val="32"/>
        </w:rPr>
      </w:pPr>
      <w:r w:rsidRPr="004C6E28">
        <w:rPr>
          <w:rFonts w:cs="Times New Roman" w:hint="eastAsia"/>
          <w:szCs w:val="32"/>
        </w:rPr>
        <w:t>研究生院将通过审议的拟认定各类研究生导师任职资格推荐名单报请校学位评定委员会主席审核批准。</w:t>
      </w:r>
    </w:p>
    <w:p w14:paraId="7A31C1FF" w14:textId="2AD0764E" w:rsidR="004C6E28" w:rsidRDefault="004C6E28" w:rsidP="004C6E28">
      <w:pPr>
        <w:ind w:firstLineChars="200" w:firstLine="624"/>
        <w:rPr>
          <w:rFonts w:cs="Times New Roman"/>
          <w:szCs w:val="32"/>
        </w:rPr>
      </w:pPr>
      <w:r w:rsidRPr="004C6E28">
        <w:rPr>
          <w:rFonts w:cs="Times New Roman" w:hint="eastAsia"/>
          <w:szCs w:val="32"/>
        </w:rPr>
        <w:t>特此通知。</w:t>
      </w:r>
    </w:p>
    <w:p w14:paraId="1A576960" w14:textId="77777777" w:rsidR="00FE475F" w:rsidRPr="00CE545F" w:rsidRDefault="00FE475F" w:rsidP="004C6E28">
      <w:pPr>
        <w:ind w:firstLineChars="200" w:firstLine="624"/>
        <w:rPr>
          <w:rFonts w:cs="Times New Roman" w:hint="eastAsia"/>
          <w:szCs w:val="32"/>
        </w:rPr>
      </w:pPr>
    </w:p>
    <w:p w14:paraId="4F88CAC0" w14:textId="77777777" w:rsidR="005F6F3A" w:rsidRDefault="00FE475F" w:rsidP="00FE475F">
      <w:pPr>
        <w:rPr>
          <w:rFonts w:cs="Times New Roman"/>
          <w:szCs w:val="32"/>
        </w:rPr>
      </w:pPr>
      <w:r w:rsidRPr="00FE475F">
        <w:rPr>
          <w:rFonts w:cs="Times New Roman" w:hint="eastAsia"/>
          <w:szCs w:val="32"/>
        </w:rPr>
        <w:t>附件：</w:t>
      </w:r>
    </w:p>
    <w:p w14:paraId="762FB562" w14:textId="3ADD1C05" w:rsidR="00FE475F" w:rsidRPr="00FE475F" w:rsidRDefault="00FE475F" w:rsidP="005F6F3A">
      <w:pPr>
        <w:ind w:firstLineChars="200" w:firstLine="624"/>
        <w:rPr>
          <w:rFonts w:cs="Times New Roman" w:hint="eastAsia"/>
          <w:szCs w:val="32"/>
        </w:rPr>
      </w:pPr>
      <w:r w:rsidRPr="00FE475F">
        <w:rPr>
          <w:rFonts w:cs="Times New Roman" w:hint="eastAsia"/>
          <w:szCs w:val="32"/>
        </w:rPr>
        <w:t>1.</w:t>
      </w:r>
      <w:r w:rsidRPr="00FE475F">
        <w:rPr>
          <w:rFonts w:cs="Times New Roman" w:hint="eastAsia"/>
          <w:szCs w:val="32"/>
        </w:rPr>
        <w:t>中山大学研究生导师资格认定办法</w:t>
      </w:r>
      <w:r w:rsidRPr="00FE475F">
        <w:rPr>
          <w:rFonts w:cs="Times New Roman" w:hint="eastAsia"/>
          <w:szCs w:val="32"/>
        </w:rPr>
        <w:t xml:space="preserve"> </w:t>
      </w:r>
    </w:p>
    <w:p w14:paraId="1F4E63FE" w14:textId="77777777" w:rsidR="00FE475F" w:rsidRPr="00FE475F" w:rsidRDefault="00FE475F" w:rsidP="005F6F3A">
      <w:pPr>
        <w:ind w:firstLineChars="200" w:firstLine="624"/>
        <w:rPr>
          <w:rFonts w:cs="Times New Roman" w:hint="eastAsia"/>
          <w:szCs w:val="32"/>
        </w:rPr>
      </w:pPr>
      <w:r w:rsidRPr="00FE475F">
        <w:rPr>
          <w:rFonts w:cs="Times New Roman" w:hint="eastAsia"/>
          <w:szCs w:val="32"/>
        </w:rPr>
        <w:t>2.</w:t>
      </w:r>
      <w:r w:rsidRPr="00FE475F">
        <w:rPr>
          <w:rFonts w:cs="Times New Roman" w:hint="eastAsia"/>
          <w:szCs w:val="32"/>
        </w:rPr>
        <w:t>导师资格认定申请系统用户手册</w:t>
      </w:r>
    </w:p>
    <w:p w14:paraId="1D5ED6A0" w14:textId="77777777" w:rsidR="00FE475F" w:rsidRPr="00FE475F" w:rsidRDefault="00FE475F" w:rsidP="005F6F3A">
      <w:pPr>
        <w:ind w:firstLineChars="200" w:firstLine="624"/>
        <w:rPr>
          <w:rFonts w:cs="Times New Roman" w:hint="eastAsia"/>
          <w:szCs w:val="32"/>
        </w:rPr>
      </w:pPr>
      <w:r w:rsidRPr="00FE475F">
        <w:rPr>
          <w:rFonts w:cs="Times New Roman" w:hint="eastAsia"/>
          <w:szCs w:val="32"/>
        </w:rPr>
        <w:t>3.</w:t>
      </w:r>
      <w:r w:rsidRPr="00FE475F">
        <w:rPr>
          <w:rFonts w:cs="Times New Roman" w:hint="eastAsia"/>
          <w:szCs w:val="32"/>
        </w:rPr>
        <w:t>中山大学研究生校外合作导师任职资格申请表</w:t>
      </w:r>
    </w:p>
    <w:p w14:paraId="5A5C7950" w14:textId="77777777" w:rsidR="00FE475F" w:rsidRPr="00FE475F" w:rsidRDefault="00FE475F" w:rsidP="005F6F3A">
      <w:pPr>
        <w:ind w:firstLineChars="200" w:firstLine="624"/>
        <w:rPr>
          <w:rFonts w:cs="Times New Roman" w:hint="eastAsia"/>
          <w:szCs w:val="32"/>
        </w:rPr>
      </w:pPr>
      <w:r w:rsidRPr="00FE475F">
        <w:rPr>
          <w:rFonts w:cs="Times New Roman" w:hint="eastAsia"/>
          <w:szCs w:val="32"/>
        </w:rPr>
        <w:lastRenderedPageBreak/>
        <w:t>4.</w:t>
      </w:r>
      <w:r w:rsidRPr="00FE475F">
        <w:rPr>
          <w:rFonts w:cs="Times New Roman" w:hint="eastAsia"/>
          <w:szCs w:val="32"/>
        </w:rPr>
        <w:t>中山大学研究生指导教师工作规定</w:t>
      </w:r>
      <w:r w:rsidRPr="00FE475F">
        <w:rPr>
          <w:rFonts w:cs="Times New Roman" w:hint="eastAsia"/>
          <w:szCs w:val="32"/>
        </w:rPr>
        <w:t xml:space="preserve"> </w:t>
      </w:r>
    </w:p>
    <w:p w14:paraId="28A6CCF4" w14:textId="77777777" w:rsidR="00FE475F" w:rsidRPr="00FE475F" w:rsidRDefault="00FE475F" w:rsidP="005F6F3A">
      <w:pPr>
        <w:ind w:firstLineChars="200" w:firstLine="624"/>
        <w:rPr>
          <w:rFonts w:cs="Times New Roman" w:hint="eastAsia"/>
          <w:szCs w:val="32"/>
        </w:rPr>
      </w:pPr>
      <w:r w:rsidRPr="00FE475F">
        <w:rPr>
          <w:rFonts w:cs="Times New Roman" w:hint="eastAsia"/>
          <w:szCs w:val="32"/>
        </w:rPr>
        <w:t>5.</w:t>
      </w:r>
      <w:r w:rsidRPr="00FE475F">
        <w:rPr>
          <w:rFonts w:cs="Times New Roman" w:hint="eastAsia"/>
          <w:szCs w:val="32"/>
        </w:rPr>
        <w:t>拟认定博士生校外合作导师人员情况汇总表</w:t>
      </w:r>
    </w:p>
    <w:p w14:paraId="22116CC8" w14:textId="77777777" w:rsidR="00FE475F" w:rsidRPr="00FE475F" w:rsidRDefault="00FE475F" w:rsidP="005F6F3A">
      <w:pPr>
        <w:ind w:firstLineChars="200" w:firstLine="624"/>
        <w:rPr>
          <w:rFonts w:cs="Times New Roman" w:hint="eastAsia"/>
          <w:szCs w:val="32"/>
        </w:rPr>
      </w:pPr>
      <w:r w:rsidRPr="00FE475F">
        <w:rPr>
          <w:rFonts w:cs="Times New Roman" w:hint="eastAsia"/>
          <w:szCs w:val="32"/>
        </w:rPr>
        <w:t>6.</w:t>
      </w:r>
      <w:r w:rsidRPr="00FE475F">
        <w:rPr>
          <w:rFonts w:cs="Times New Roman" w:hint="eastAsia"/>
          <w:szCs w:val="32"/>
        </w:rPr>
        <w:t>拟认定硕士生校外合作导师人员情况汇总表</w:t>
      </w:r>
    </w:p>
    <w:p w14:paraId="1186FAB8" w14:textId="77777777" w:rsidR="00FE475F" w:rsidRPr="00FE475F" w:rsidRDefault="00FE475F" w:rsidP="005F6F3A">
      <w:pPr>
        <w:ind w:firstLineChars="200" w:firstLine="624"/>
        <w:rPr>
          <w:rFonts w:cs="Times New Roman" w:hint="eastAsia"/>
          <w:szCs w:val="32"/>
        </w:rPr>
      </w:pPr>
      <w:r w:rsidRPr="00FE475F">
        <w:rPr>
          <w:rFonts w:cs="Times New Roman" w:hint="eastAsia"/>
          <w:szCs w:val="32"/>
        </w:rPr>
        <w:t>7.</w:t>
      </w:r>
      <w:r w:rsidRPr="00FE475F">
        <w:rPr>
          <w:rFonts w:cs="Times New Roman" w:hint="eastAsia"/>
          <w:szCs w:val="32"/>
        </w:rPr>
        <w:t>博士生校外合作导师申请人代表性成果审核情况一览表</w:t>
      </w:r>
    </w:p>
    <w:p w14:paraId="024D11F4" w14:textId="77777777" w:rsidR="00FE475F" w:rsidRPr="00FE475F" w:rsidRDefault="00FE475F" w:rsidP="005F6F3A">
      <w:pPr>
        <w:ind w:firstLineChars="200" w:firstLine="624"/>
        <w:rPr>
          <w:rFonts w:cs="Times New Roman" w:hint="eastAsia"/>
          <w:szCs w:val="32"/>
        </w:rPr>
      </w:pPr>
      <w:r w:rsidRPr="00FE475F">
        <w:rPr>
          <w:rFonts w:cs="Times New Roman" w:hint="eastAsia"/>
          <w:szCs w:val="32"/>
        </w:rPr>
        <w:t>8.</w:t>
      </w:r>
      <w:r w:rsidRPr="00FE475F">
        <w:rPr>
          <w:rFonts w:cs="Times New Roman" w:hint="eastAsia"/>
          <w:szCs w:val="32"/>
        </w:rPr>
        <w:t>硕士生校外合作导师申请人代表性成果审核情况一览表</w:t>
      </w:r>
      <w:r w:rsidRPr="00FE475F">
        <w:rPr>
          <w:rFonts w:cs="Times New Roman" w:hint="eastAsia"/>
          <w:szCs w:val="32"/>
        </w:rPr>
        <w:t xml:space="preserve"> </w:t>
      </w:r>
    </w:p>
    <w:p w14:paraId="61B67E74" w14:textId="77777777" w:rsidR="00FE475F" w:rsidRPr="00FE475F" w:rsidRDefault="00FE475F" w:rsidP="005F6F3A">
      <w:pPr>
        <w:ind w:firstLineChars="200" w:firstLine="624"/>
        <w:rPr>
          <w:rFonts w:cs="Times New Roman" w:hint="eastAsia"/>
          <w:szCs w:val="32"/>
        </w:rPr>
      </w:pPr>
      <w:r w:rsidRPr="00FE475F">
        <w:rPr>
          <w:rFonts w:cs="Times New Roman" w:hint="eastAsia"/>
          <w:szCs w:val="32"/>
        </w:rPr>
        <w:t>9.</w:t>
      </w:r>
      <w:r w:rsidRPr="00FE475F">
        <w:rPr>
          <w:rFonts w:cs="Times New Roman" w:hint="eastAsia"/>
          <w:szCs w:val="32"/>
        </w:rPr>
        <w:t>博士生校外合作导师申请人培养支撑资源审核情况一览表</w:t>
      </w:r>
    </w:p>
    <w:p w14:paraId="311E068E" w14:textId="77777777" w:rsidR="00FE475F" w:rsidRPr="00FE475F" w:rsidRDefault="00FE475F" w:rsidP="005F6F3A">
      <w:pPr>
        <w:ind w:firstLineChars="200" w:firstLine="624"/>
        <w:rPr>
          <w:rFonts w:cs="Times New Roman" w:hint="eastAsia"/>
          <w:szCs w:val="32"/>
        </w:rPr>
      </w:pPr>
      <w:r w:rsidRPr="00FE475F">
        <w:rPr>
          <w:rFonts w:cs="Times New Roman" w:hint="eastAsia"/>
          <w:szCs w:val="32"/>
        </w:rPr>
        <w:t>10.</w:t>
      </w:r>
      <w:r w:rsidRPr="00FE475F">
        <w:rPr>
          <w:rFonts w:cs="Times New Roman" w:hint="eastAsia"/>
          <w:szCs w:val="32"/>
        </w:rPr>
        <w:t>硕士生校外合作导师申请人培养支撑资源审核情况一览表</w:t>
      </w:r>
    </w:p>
    <w:p w14:paraId="27642AB9" w14:textId="55375941" w:rsidR="002B6590" w:rsidRDefault="00FE475F" w:rsidP="007219FC">
      <w:pPr>
        <w:ind w:firstLineChars="200" w:firstLine="624"/>
        <w:rPr>
          <w:rFonts w:cs="Times New Roman"/>
          <w:szCs w:val="32"/>
        </w:rPr>
      </w:pPr>
      <w:r w:rsidRPr="00FE475F">
        <w:rPr>
          <w:rFonts w:cs="Times New Roman" w:hint="eastAsia"/>
          <w:szCs w:val="32"/>
        </w:rPr>
        <w:t>11.</w:t>
      </w:r>
      <w:r w:rsidRPr="00FE475F">
        <w:rPr>
          <w:rFonts w:cs="Times New Roman" w:hint="eastAsia"/>
          <w:szCs w:val="32"/>
        </w:rPr>
        <w:t>研究生校外合作导师任职资格申请情况说明（参考模板）</w:t>
      </w:r>
    </w:p>
    <w:p w14:paraId="51216FB9" w14:textId="3E841F69" w:rsidR="00FE475F" w:rsidRDefault="007219FC" w:rsidP="007219FC">
      <w:pPr>
        <w:ind w:firstLineChars="100" w:firstLine="312"/>
        <w:rPr>
          <w:rFonts w:cs="Times New Roman"/>
          <w:szCs w:val="32"/>
        </w:rPr>
      </w:pPr>
      <w:r>
        <w:rPr>
          <w:rFonts w:cs="Times New Roman" w:hint="eastAsia"/>
          <w:szCs w:val="32"/>
        </w:rPr>
        <w:t xml:space="preserve"> </w:t>
      </w:r>
      <w:r>
        <w:rPr>
          <w:rFonts w:cs="Times New Roman"/>
          <w:szCs w:val="32"/>
        </w:rPr>
        <w:t xml:space="preserve"> 12.</w:t>
      </w:r>
      <w:r>
        <w:rPr>
          <w:rFonts w:cs="Times New Roman" w:hint="eastAsia"/>
          <w:szCs w:val="32"/>
        </w:rPr>
        <w:t>提交材料清单</w:t>
      </w:r>
    </w:p>
    <w:p w14:paraId="6DB5C832" w14:textId="77777777" w:rsidR="002717AF" w:rsidRPr="00CE545F" w:rsidRDefault="002717AF" w:rsidP="007219FC">
      <w:pPr>
        <w:ind w:firstLineChars="100" w:firstLine="312"/>
        <w:rPr>
          <w:rFonts w:cs="Times New Roman" w:hint="eastAsia"/>
          <w:szCs w:val="32"/>
        </w:rPr>
      </w:pPr>
    </w:p>
    <w:p w14:paraId="48C7D02D" w14:textId="77777777" w:rsidR="009B4E1A" w:rsidRDefault="009B4E1A" w:rsidP="009B4E1A">
      <w:pPr>
        <w:tabs>
          <w:tab w:val="left" w:pos="7513"/>
        </w:tabs>
        <w:ind w:rightChars="600" w:right="1871"/>
        <w:jc w:val="right"/>
        <w:rPr>
          <w:rFonts w:cs="Times New Roman"/>
          <w:szCs w:val="32"/>
        </w:rPr>
      </w:pPr>
      <w:r>
        <w:rPr>
          <w:rFonts w:cs="Times New Roman" w:hint="eastAsia"/>
          <w:szCs w:val="32"/>
        </w:rPr>
        <w:t>中山大学医学院</w:t>
      </w:r>
    </w:p>
    <w:p w14:paraId="3317CC67" w14:textId="6801A5AB" w:rsidR="009B4E1A" w:rsidRPr="005F6F3A" w:rsidRDefault="00645A10" w:rsidP="005F6F3A">
      <w:pPr>
        <w:tabs>
          <w:tab w:val="left" w:pos="7513"/>
        </w:tabs>
        <w:ind w:rightChars="600" w:right="1871"/>
        <w:jc w:val="right"/>
        <w:rPr>
          <w:rFonts w:cs="Times New Roman" w:hint="eastAsia"/>
          <w:szCs w:val="32"/>
        </w:rPr>
      </w:pPr>
      <w:r w:rsidRPr="00CE545F">
        <w:rPr>
          <w:rFonts w:cs="Times New Roman"/>
          <w:szCs w:val="32"/>
        </w:rPr>
        <w:t>202</w:t>
      </w:r>
      <w:r w:rsidR="004C6E28">
        <w:rPr>
          <w:rFonts w:cs="Times New Roman"/>
          <w:szCs w:val="32"/>
        </w:rPr>
        <w:t>4</w:t>
      </w:r>
      <w:r w:rsidRPr="00CE545F">
        <w:rPr>
          <w:rFonts w:cs="Times New Roman"/>
          <w:szCs w:val="32"/>
        </w:rPr>
        <w:t>年</w:t>
      </w:r>
      <w:r w:rsidR="004C6E28">
        <w:rPr>
          <w:rFonts w:cs="Times New Roman"/>
          <w:szCs w:val="32"/>
        </w:rPr>
        <w:t>3</w:t>
      </w:r>
      <w:r w:rsidRPr="00CE545F">
        <w:rPr>
          <w:rFonts w:cs="Times New Roman"/>
          <w:szCs w:val="32"/>
        </w:rPr>
        <w:t>月</w:t>
      </w:r>
      <w:r w:rsidR="004C6E28">
        <w:rPr>
          <w:rFonts w:cs="Times New Roman"/>
          <w:szCs w:val="32"/>
        </w:rPr>
        <w:t>28</w:t>
      </w:r>
      <w:r w:rsidR="00867914" w:rsidRPr="00CE545F">
        <w:rPr>
          <w:rFonts w:cs="Times New Roman"/>
          <w:szCs w:val="32"/>
        </w:rPr>
        <w:t>日</w:t>
      </w:r>
    </w:p>
    <w:sectPr w:rsidR="009B4E1A" w:rsidRPr="005F6F3A" w:rsidSect="00294F93">
      <w:footerReference w:type="even" r:id="rId9"/>
      <w:footerReference w:type="default" r:id="rId10"/>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BB7B74" w14:textId="77777777" w:rsidR="00BB0C33" w:rsidRDefault="00BB0C33">
      <w:pPr>
        <w:spacing w:line="240" w:lineRule="auto"/>
      </w:pPr>
      <w:r>
        <w:separator/>
      </w:r>
    </w:p>
  </w:endnote>
  <w:endnote w:type="continuationSeparator" w:id="0">
    <w:p w14:paraId="5CE41180" w14:textId="77777777" w:rsidR="00BB0C33" w:rsidRDefault="00BB0C3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仿宋_GB2312">
    <w:panose1 w:val="02010609030101010101"/>
    <w:charset w:val="86"/>
    <w:family w:val="modern"/>
    <w:pitch w:val="fixed"/>
    <w:sig w:usb0="00000001" w:usb1="080E0000" w:usb2="00000010" w:usb3="00000000" w:csb0="00040000" w:csb1="00000000"/>
    <w:embedRegular r:id="rId1" w:subsetted="1" w:fontKey="{6C866AC1-15E5-48BC-B599-6580F67AA4EA}"/>
  </w:font>
  <w:font w:name="Calibri">
    <w:panose1 w:val="020F0502020204030204"/>
    <w:charset w:val="00"/>
    <w:family w:val="swiss"/>
    <w:pitch w:val="variable"/>
    <w:sig w:usb0="E4002EFF" w:usb1="C000247B" w:usb2="00000009" w:usb3="00000000" w:csb0="000001FF" w:csb1="00000000"/>
    <w:embedRegular r:id="rId2" w:fontKey="{356B86CB-F51B-4CEF-9AB4-C760296AF4EA}"/>
  </w:font>
  <w:font w:name="方正小标宋简体">
    <w:panose1 w:val="02010601030101010101"/>
    <w:charset w:val="86"/>
    <w:family w:val="auto"/>
    <w:pitch w:val="variable"/>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embedRegular r:id="rId3" w:subsetted="1" w:fontKey="{40BB6A81-6222-41CA-B9E4-7182F09DE279}"/>
  </w:font>
  <w:font w:name="Cambria">
    <w:panose1 w:val="02040503050406030204"/>
    <w:charset w:val="00"/>
    <w:family w:val="roman"/>
    <w:pitch w:val="variable"/>
    <w:sig w:usb0="E00006FF" w:usb1="420024FF" w:usb2="02000000" w:usb3="00000000" w:csb0="0000019F" w:csb1="00000000"/>
    <w:embedRegular r:id="rId4" w:fontKey="{1BFC71B4-646B-44F4-8510-98476405BF9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25646346"/>
    </w:sdtPr>
    <w:sdtEndPr>
      <w:rPr>
        <w:rFonts w:ascii="Times New Roman" w:hAnsi="Times New Roman" w:cs="Times New Roman"/>
        <w:sz w:val="28"/>
        <w:szCs w:val="28"/>
      </w:rPr>
    </w:sdtEndPr>
    <w:sdtContent>
      <w:p w14:paraId="1400A0B2" w14:textId="77777777" w:rsidR="002B6590" w:rsidRDefault="00645A10">
        <w:pPr>
          <w:pStyle w:val="ad"/>
          <w:ind w:firstLineChars="150" w:firstLine="270"/>
          <w:rPr>
            <w:rFonts w:ascii="Times New Roman" w:hAnsi="Times New Roman" w:cs="Times New Roman"/>
            <w:sz w:val="28"/>
            <w:szCs w:val="28"/>
          </w:rPr>
        </w:pPr>
        <w:r>
          <w:rPr>
            <w:rFonts w:ascii="Times New Roman" w:hAnsi="Times New Roman" w:cs="Times New Roman"/>
            <w:sz w:val="28"/>
            <w:szCs w:val="28"/>
          </w:rPr>
          <w:t>—</w:t>
        </w:r>
        <w:r w:rsidR="00294F93">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294F93">
          <w:rPr>
            <w:rFonts w:ascii="Times New Roman" w:hAnsi="Times New Roman" w:cs="Times New Roman"/>
            <w:sz w:val="28"/>
            <w:szCs w:val="28"/>
          </w:rPr>
          <w:fldChar w:fldCharType="separate"/>
        </w:r>
        <w:r w:rsidR="009B4E1A" w:rsidRPr="009B4E1A">
          <w:rPr>
            <w:rFonts w:ascii="Times New Roman" w:hAnsi="Times New Roman" w:cs="Times New Roman"/>
            <w:noProof/>
            <w:sz w:val="28"/>
            <w:szCs w:val="28"/>
            <w:lang w:val="zh-CN"/>
          </w:rPr>
          <w:t>2</w:t>
        </w:r>
        <w:r w:rsidR="00294F93">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22060138"/>
    </w:sdtPr>
    <w:sdtEndPr>
      <w:rPr>
        <w:rFonts w:ascii="Times New Roman" w:hAnsi="Times New Roman" w:cs="Times New Roman"/>
        <w:sz w:val="28"/>
        <w:szCs w:val="28"/>
      </w:rPr>
    </w:sdtEndPr>
    <w:sdtContent>
      <w:p w14:paraId="5E4B9392" w14:textId="77777777" w:rsidR="002B6590" w:rsidRDefault="00645A10">
        <w:pPr>
          <w:pStyle w:val="ad"/>
          <w:wordWrap w:val="0"/>
          <w:jc w:val="right"/>
          <w:rPr>
            <w:rFonts w:ascii="Times New Roman" w:hAnsi="Times New Roman" w:cs="Times New Roman"/>
            <w:sz w:val="28"/>
            <w:szCs w:val="28"/>
          </w:rPr>
        </w:pPr>
        <w:r>
          <w:rPr>
            <w:rFonts w:ascii="Times New Roman" w:hAnsi="Times New Roman" w:cs="Times New Roman"/>
            <w:sz w:val="28"/>
            <w:szCs w:val="28"/>
          </w:rPr>
          <w:t>—</w:t>
        </w:r>
        <w:r w:rsidR="00294F93">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294F93">
          <w:rPr>
            <w:rFonts w:ascii="Times New Roman" w:hAnsi="Times New Roman" w:cs="Times New Roman"/>
            <w:sz w:val="28"/>
            <w:szCs w:val="28"/>
          </w:rPr>
          <w:fldChar w:fldCharType="separate"/>
        </w:r>
        <w:r w:rsidR="009B4E1A" w:rsidRPr="009B4E1A">
          <w:rPr>
            <w:rFonts w:ascii="Times New Roman" w:hAnsi="Times New Roman" w:cs="Times New Roman"/>
            <w:noProof/>
            <w:sz w:val="28"/>
            <w:szCs w:val="28"/>
            <w:lang w:val="zh-CN"/>
          </w:rPr>
          <w:t>3</w:t>
        </w:r>
        <w:r w:rsidR="00294F93">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86CC7C" w14:textId="77777777" w:rsidR="00BB0C33" w:rsidRDefault="00BB0C33">
      <w:pPr>
        <w:spacing w:line="240" w:lineRule="auto"/>
      </w:pPr>
      <w:r>
        <w:separator/>
      </w:r>
    </w:p>
  </w:footnote>
  <w:footnote w:type="continuationSeparator" w:id="0">
    <w:p w14:paraId="1574173C" w14:textId="77777777" w:rsidR="00BB0C33" w:rsidRDefault="00BB0C33">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04B1132"/>
    <w:multiLevelType w:val="hybridMultilevel"/>
    <w:tmpl w:val="603C6B2A"/>
    <w:lvl w:ilvl="0" w:tplc="A4586D30">
      <w:start w:val="1"/>
      <w:numFmt w:val="decimal"/>
      <w:lvlText w:val="%1."/>
      <w:lvlJc w:val="left"/>
      <w:pPr>
        <w:ind w:left="984" w:hanging="360"/>
      </w:pPr>
      <w:rPr>
        <w:rFonts w:hint="default"/>
      </w:rPr>
    </w:lvl>
    <w:lvl w:ilvl="1" w:tplc="5EB4BB68" w:tentative="1">
      <w:start w:val="1"/>
      <w:numFmt w:val="lowerLetter"/>
      <w:lvlText w:val="%2)"/>
      <w:lvlJc w:val="left"/>
      <w:pPr>
        <w:ind w:left="1464" w:hanging="420"/>
      </w:pPr>
    </w:lvl>
    <w:lvl w:ilvl="2" w:tplc="262E1FAE" w:tentative="1">
      <w:start w:val="1"/>
      <w:numFmt w:val="lowerRoman"/>
      <w:lvlText w:val="%3."/>
      <w:lvlJc w:val="right"/>
      <w:pPr>
        <w:ind w:left="1884" w:hanging="420"/>
      </w:pPr>
    </w:lvl>
    <w:lvl w:ilvl="3" w:tplc="CA5CCEFC" w:tentative="1">
      <w:start w:val="1"/>
      <w:numFmt w:val="decimal"/>
      <w:lvlText w:val="%4."/>
      <w:lvlJc w:val="left"/>
      <w:pPr>
        <w:ind w:left="2304" w:hanging="420"/>
      </w:pPr>
    </w:lvl>
    <w:lvl w:ilvl="4" w:tplc="330A8FB4" w:tentative="1">
      <w:start w:val="1"/>
      <w:numFmt w:val="lowerLetter"/>
      <w:lvlText w:val="%5)"/>
      <w:lvlJc w:val="left"/>
      <w:pPr>
        <w:ind w:left="2724" w:hanging="420"/>
      </w:pPr>
    </w:lvl>
    <w:lvl w:ilvl="5" w:tplc="8CA8B474" w:tentative="1">
      <w:start w:val="1"/>
      <w:numFmt w:val="lowerRoman"/>
      <w:lvlText w:val="%6."/>
      <w:lvlJc w:val="right"/>
      <w:pPr>
        <w:ind w:left="3144" w:hanging="420"/>
      </w:pPr>
    </w:lvl>
    <w:lvl w:ilvl="6" w:tplc="43128298" w:tentative="1">
      <w:start w:val="1"/>
      <w:numFmt w:val="decimal"/>
      <w:lvlText w:val="%7."/>
      <w:lvlJc w:val="left"/>
      <w:pPr>
        <w:ind w:left="3564" w:hanging="420"/>
      </w:pPr>
    </w:lvl>
    <w:lvl w:ilvl="7" w:tplc="A9188BEE" w:tentative="1">
      <w:start w:val="1"/>
      <w:numFmt w:val="lowerLetter"/>
      <w:lvlText w:val="%8)"/>
      <w:lvlJc w:val="left"/>
      <w:pPr>
        <w:ind w:left="3984" w:hanging="420"/>
      </w:pPr>
    </w:lvl>
    <w:lvl w:ilvl="8" w:tplc="A948A2F4" w:tentative="1">
      <w:start w:val="1"/>
      <w:numFmt w:val="lowerRoman"/>
      <w:lvlText w:val="%9."/>
      <w:lvlJc w:val="right"/>
      <w:pPr>
        <w:ind w:left="4404"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2"/>
  <w:embedTrueTypeFonts/>
  <w:bordersDoNotSurroundHeader/>
  <w:bordersDoNotSurroundFooter/>
  <w:proofState w:spelling="clean" w:grammar="clean"/>
  <w:attachedTemplate r:id="rId1"/>
  <w:defaultTabStop w:val="420"/>
  <w:evenAndOddHeaders/>
  <w:drawingGridHorizontalSpacing w:val="156"/>
  <w:drawingGridVerticalSpacing w:val="577"/>
  <w:noPunctuationKerning/>
  <w:characterSpacingControl w:val="compressPunctuation"/>
  <w:hdrShapeDefaults>
    <o:shapedefaults v:ext="edit" spidmax="2049"/>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A72919"/>
    <w:rsid w:val="00004212"/>
    <w:rsid w:val="000113DA"/>
    <w:rsid w:val="000139E7"/>
    <w:rsid w:val="00013CFD"/>
    <w:rsid w:val="000203F9"/>
    <w:rsid w:val="000305E0"/>
    <w:rsid w:val="00030B15"/>
    <w:rsid w:val="000314B7"/>
    <w:rsid w:val="00040818"/>
    <w:rsid w:val="00047AA4"/>
    <w:rsid w:val="00054A14"/>
    <w:rsid w:val="00056C17"/>
    <w:rsid w:val="0006591C"/>
    <w:rsid w:val="00081638"/>
    <w:rsid w:val="000817A8"/>
    <w:rsid w:val="0008507C"/>
    <w:rsid w:val="0009234E"/>
    <w:rsid w:val="00094295"/>
    <w:rsid w:val="000A2170"/>
    <w:rsid w:val="000A2B1B"/>
    <w:rsid w:val="000A53B0"/>
    <w:rsid w:val="000A6F62"/>
    <w:rsid w:val="000B77C2"/>
    <w:rsid w:val="000C0E93"/>
    <w:rsid w:val="000C33B1"/>
    <w:rsid w:val="000C4853"/>
    <w:rsid w:val="000C4CA6"/>
    <w:rsid w:val="000C733C"/>
    <w:rsid w:val="000D6A64"/>
    <w:rsid w:val="000E033F"/>
    <w:rsid w:val="000E3BC9"/>
    <w:rsid w:val="000F1862"/>
    <w:rsid w:val="001001BF"/>
    <w:rsid w:val="001101D5"/>
    <w:rsid w:val="00111158"/>
    <w:rsid w:val="00113257"/>
    <w:rsid w:val="00120F0A"/>
    <w:rsid w:val="00137BA5"/>
    <w:rsid w:val="001411CC"/>
    <w:rsid w:val="00146A7D"/>
    <w:rsid w:val="00147FE7"/>
    <w:rsid w:val="001517F3"/>
    <w:rsid w:val="00151D7E"/>
    <w:rsid w:val="00153E71"/>
    <w:rsid w:val="0017130E"/>
    <w:rsid w:val="00174220"/>
    <w:rsid w:val="00176533"/>
    <w:rsid w:val="0017762D"/>
    <w:rsid w:val="0018017B"/>
    <w:rsid w:val="00180691"/>
    <w:rsid w:val="00184413"/>
    <w:rsid w:val="00192A77"/>
    <w:rsid w:val="001A0DC4"/>
    <w:rsid w:val="001A15AC"/>
    <w:rsid w:val="001A1756"/>
    <w:rsid w:val="001A37B4"/>
    <w:rsid w:val="001A4D7B"/>
    <w:rsid w:val="001A7C57"/>
    <w:rsid w:val="001A7E75"/>
    <w:rsid w:val="001B2074"/>
    <w:rsid w:val="001B25B3"/>
    <w:rsid w:val="001B4A6C"/>
    <w:rsid w:val="001B5140"/>
    <w:rsid w:val="001B638F"/>
    <w:rsid w:val="001B6657"/>
    <w:rsid w:val="001C1080"/>
    <w:rsid w:val="001C4193"/>
    <w:rsid w:val="001C524D"/>
    <w:rsid w:val="001C6C10"/>
    <w:rsid w:val="001D70C9"/>
    <w:rsid w:val="001E259A"/>
    <w:rsid w:val="001E7122"/>
    <w:rsid w:val="001F53AC"/>
    <w:rsid w:val="002079D0"/>
    <w:rsid w:val="00214F8F"/>
    <w:rsid w:val="00216360"/>
    <w:rsid w:val="00220E29"/>
    <w:rsid w:val="00221B66"/>
    <w:rsid w:val="00222C98"/>
    <w:rsid w:val="00223581"/>
    <w:rsid w:val="00224AC7"/>
    <w:rsid w:val="00226490"/>
    <w:rsid w:val="00233F28"/>
    <w:rsid w:val="00234AB8"/>
    <w:rsid w:val="00240020"/>
    <w:rsid w:val="0024071E"/>
    <w:rsid w:val="00251D5E"/>
    <w:rsid w:val="00252364"/>
    <w:rsid w:val="00255631"/>
    <w:rsid w:val="002556FB"/>
    <w:rsid w:val="00261743"/>
    <w:rsid w:val="00262190"/>
    <w:rsid w:val="00262F8B"/>
    <w:rsid w:val="00263437"/>
    <w:rsid w:val="00265CBA"/>
    <w:rsid w:val="002717AF"/>
    <w:rsid w:val="00271C7B"/>
    <w:rsid w:val="00272E11"/>
    <w:rsid w:val="00277C56"/>
    <w:rsid w:val="002828FA"/>
    <w:rsid w:val="002832E0"/>
    <w:rsid w:val="00283F11"/>
    <w:rsid w:val="00294A17"/>
    <w:rsid w:val="00294F93"/>
    <w:rsid w:val="002961AA"/>
    <w:rsid w:val="002A7CCA"/>
    <w:rsid w:val="002B6590"/>
    <w:rsid w:val="002B7657"/>
    <w:rsid w:val="002C15F1"/>
    <w:rsid w:val="002D2105"/>
    <w:rsid w:val="002D3002"/>
    <w:rsid w:val="002D460D"/>
    <w:rsid w:val="002D5AE1"/>
    <w:rsid w:val="002E0F79"/>
    <w:rsid w:val="002E2A09"/>
    <w:rsid w:val="002F0783"/>
    <w:rsid w:val="002F20B8"/>
    <w:rsid w:val="0030202D"/>
    <w:rsid w:val="003077D9"/>
    <w:rsid w:val="00310A7F"/>
    <w:rsid w:val="00314E59"/>
    <w:rsid w:val="0031543C"/>
    <w:rsid w:val="00330567"/>
    <w:rsid w:val="00330A72"/>
    <w:rsid w:val="0033675C"/>
    <w:rsid w:val="00336E0C"/>
    <w:rsid w:val="003375D7"/>
    <w:rsid w:val="003436C7"/>
    <w:rsid w:val="00346608"/>
    <w:rsid w:val="003539FC"/>
    <w:rsid w:val="00354970"/>
    <w:rsid w:val="003633A1"/>
    <w:rsid w:val="00387133"/>
    <w:rsid w:val="00387471"/>
    <w:rsid w:val="00387541"/>
    <w:rsid w:val="00387E8B"/>
    <w:rsid w:val="003917EF"/>
    <w:rsid w:val="00393C91"/>
    <w:rsid w:val="0039744E"/>
    <w:rsid w:val="003A00C6"/>
    <w:rsid w:val="003A3701"/>
    <w:rsid w:val="003A5361"/>
    <w:rsid w:val="003B0E0F"/>
    <w:rsid w:val="003B27FE"/>
    <w:rsid w:val="003B3D95"/>
    <w:rsid w:val="003C044E"/>
    <w:rsid w:val="003C4BE5"/>
    <w:rsid w:val="003C6873"/>
    <w:rsid w:val="003C6E1E"/>
    <w:rsid w:val="003D2FE4"/>
    <w:rsid w:val="003D4369"/>
    <w:rsid w:val="003E18FB"/>
    <w:rsid w:val="00403635"/>
    <w:rsid w:val="00406824"/>
    <w:rsid w:val="00414521"/>
    <w:rsid w:val="00414D3A"/>
    <w:rsid w:val="004267FE"/>
    <w:rsid w:val="00427CF9"/>
    <w:rsid w:val="0043098C"/>
    <w:rsid w:val="00433296"/>
    <w:rsid w:val="00437221"/>
    <w:rsid w:val="00443218"/>
    <w:rsid w:val="00445496"/>
    <w:rsid w:val="00450D8E"/>
    <w:rsid w:val="00450EEC"/>
    <w:rsid w:val="00451CA4"/>
    <w:rsid w:val="004547EE"/>
    <w:rsid w:val="00455838"/>
    <w:rsid w:val="00465033"/>
    <w:rsid w:val="004674A9"/>
    <w:rsid w:val="00470269"/>
    <w:rsid w:val="00472122"/>
    <w:rsid w:val="00483BAB"/>
    <w:rsid w:val="00484FE5"/>
    <w:rsid w:val="0049008E"/>
    <w:rsid w:val="00494CFB"/>
    <w:rsid w:val="004A1497"/>
    <w:rsid w:val="004A1E18"/>
    <w:rsid w:val="004A2E81"/>
    <w:rsid w:val="004A48D2"/>
    <w:rsid w:val="004B4D0E"/>
    <w:rsid w:val="004B4F23"/>
    <w:rsid w:val="004B70BC"/>
    <w:rsid w:val="004B7E7E"/>
    <w:rsid w:val="004C2BDA"/>
    <w:rsid w:val="004C340D"/>
    <w:rsid w:val="004C46D7"/>
    <w:rsid w:val="004C5FBC"/>
    <w:rsid w:val="004C6E28"/>
    <w:rsid w:val="004C7A32"/>
    <w:rsid w:val="004D3320"/>
    <w:rsid w:val="004D7F46"/>
    <w:rsid w:val="004E40B7"/>
    <w:rsid w:val="004E4FDD"/>
    <w:rsid w:val="004E6447"/>
    <w:rsid w:val="004F1926"/>
    <w:rsid w:val="004F5A01"/>
    <w:rsid w:val="005068E9"/>
    <w:rsid w:val="005074FA"/>
    <w:rsid w:val="00511C09"/>
    <w:rsid w:val="00514ED7"/>
    <w:rsid w:val="005166C9"/>
    <w:rsid w:val="00517277"/>
    <w:rsid w:val="005215BC"/>
    <w:rsid w:val="00522196"/>
    <w:rsid w:val="00526506"/>
    <w:rsid w:val="00543D1A"/>
    <w:rsid w:val="00545BCC"/>
    <w:rsid w:val="00551E45"/>
    <w:rsid w:val="005571D3"/>
    <w:rsid w:val="0056334C"/>
    <w:rsid w:val="00563B08"/>
    <w:rsid w:val="00570CF3"/>
    <w:rsid w:val="00580BAC"/>
    <w:rsid w:val="0058156E"/>
    <w:rsid w:val="005949FE"/>
    <w:rsid w:val="00597183"/>
    <w:rsid w:val="005A02CB"/>
    <w:rsid w:val="005A2428"/>
    <w:rsid w:val="005A440E"/>
    <w:rsid w:val="005A5AC2"/>
    <w:rsid w:val="005A60C1"/>
    <w:rsid w:val="005B05BE"/>
    <w:rsid w:val="005F242F"/>
    <w:rsid w:val="005F6F3A"/>
    <w:rsid w:val="00602814"/>
    <w:rsid w:val="00606876"/>
    <w:rsid w:val="00607B39"/>
    <w:rsid w:val="00613D62"/>
    <w:rsid w:val="00622B8D"/>
    <w:rsid w:val="0062584A"/>
    <w:rsid w:val="00632395"/>
    <w:rsid w:val="006325F1"/>
    <w:rsid w:val="00633F67"/>
    <w:rsid w:val="00645A10"/>
    <w:rsid w:val="006516AA"/>
    <w:rsid w:val="00651D8B"/>
    <w:rsid w:val="006544A6"/>
    <w:rsid w:val="00655537"/>
    <w:rsid w:val="0065733D"/>
    <w:rsid w:val="006604CD"/>
    <w:rsid w:val="00661207"/>
    <w:rsid w:val="006616DE"/>
    <w:rsid w:val="006627E8"/>
    <w:rsid w:val="006640EC"/>
    <w:rsid w:val="0066779E"/>
    <w:rsid w:val="00673444"/>
    <w:rsid w:val="006763B4"/>
    <w:rsid w:val="00680985"/>
    <w:rsid w:val="00680E17"/>
    <w:rsid w:val="00685B34"/>
    <w:rsid w:val="006860B6"/>
    <w:rsid w:val="00690569"/>
    <w:rsid w:val="00696C3C"/>
    <w:rsid w:val="006A726F"/>
    <w:rsid w:val="006B1A02"/>
    <w:rsid w:val="006B1FAD"/>
    <w:rsid w:val="006C2570"/>
    <w:rsid w:val="006C64A0"/>
    <w:rsid w:val="006C6ED6"/>
    <w:rsid w:val="006C77E9"/>
    <w:rsid w:val="006D125D"/>
    <w:rsid w:val="006D2559"/>
    <w:rsid w:val="006D5762"/>
    <w:rsid w:val="006D7458"/>
    <w:rsid w:val="006E2841"/>
    <w:rsid w:val="006E7539"/>
    <w:rsid w:val="006F0ACF"/>
    <w:rsid w:val="006F5472"/>
    <w:rsid w:val="006F55D9"/>
    <w:rsid w:val="006F5EFE"/>
    <w:rsid w:val="006F6E31"/>
    <w:rsid w:val="006F78EF"/>
    <w:rsid w:val="00713D0B"/>
    <w:rsid w:val="00713FA5"/>
    <w:rsid w:val="007210E7"/>
    <w:rsid w:val="007219FC"/>
    <w:rsid w:val="007252AE"/>
    <w:rsid w:val="007304D1"/>
    <w:rsid w:val="00730FCD"/>
    <w:rsid w:val="007445DC"/>
    <w:rsid w:val="00745D45"/>
    <w:rsid w:val="007530E0"/>
    <w:rsid w:val="00755610"/>
    <w:rsid w:val="007608AC"/>
    <w:rsid w:val="00761AF4"/>
    <w:rsid w:val="007628A4"/>
    <w:rsid w:val="00766069"/>
    <w:rsid w:val="00766960"/>
    <w:rsid w:val="00773023"/>
    <w:rsid w:val="0077562D"/>
    <w:rsid w:val="007811DF"/>
    <w:rsid w:val="00782E7C"/>
    <w:rsid w:val="00783B3C"/>
    <w:rsid w:val="007907F3"/>
    <w:rsid w:val="0079405D"/>
    <w:rsid w:val="00795AAD"/>
    <w:rsid w:val="00795EF3"/>
    <w:rsid w:val="00797DD4"/>
    <w:rsid w:val="007A1431"/>
    <w:rsid w:val="007A5ED1"/>
    <w:rsid w:val="007B0495"/>
    <w:rsid w:val="007B134B"/>
    <w:rsid w:val="007B4D7F"/>
    <w:rsid w:val="007B5BDE"/>
    <w:rsid w:val="007B76D9"/>
    <w:rsid w:val="007C31B7"/>
    <w:rsid w:val="007D0973"/>
    <w:rsid w:val="007D2BC8"/>
    <w:rsid w:val="007D770F"/>
    <w:rsid w:val="007E20CA"/>
    <w:rsid w:val="007F1A60"/>
    <w:rsid w:val="007F34B9"/>
    <w:rsid w:val="007F530A"/>
    <w:rsid w:val="007F6784"/>
    <w:rsid w:val="007F74E4"/>
    <w:rsid w:val="008028A3"/>
    <w:rsid w:val="00804651"/>
    <w:rsid w:val="00810D13"/>
    <w:rsid w:val="00811313"/>
    <w:rsid w:val="00812A08"/>
    <w:rsid w:val="00814320"/>
    <w:rsid w:val="00815F34"/>
    <w:rsid w:val="00825841"/>
    <w:rsid w:val="008300D8"/>
    <w:rsid w:val="00834145"/>
    <w:rsid w:val="0084341B"/>
    <w:rsid w:val="0085377B"/>
    <w:rsid w:val="0085406F"/>
    <w:rsid w:val="00855E17"/>
    <w:rsid w:val="0086691F"/>
    <w:rsid w:val="00867914"/>
    <w:rsid w:val="00875ED6"/>
    <w:rsid w:val="00876E2C"/>
    <w:rsid w:val="0088146C"/>
    <w:rsid w:val="0088206B"/>
    <w:rsid w:val="008848D2"/>
    <w:rsid w:val="00885C5E"/>
    <w:rsid w:val="00885E9E"/>
    <w:rsid w:val="00886BF3"/>
    <w:rsid w:val="008870B3"/>
    <w:rsid w:val="0089093E"/>
    <w:rsid w:val="008934A9"/>
    <w:rsid w:val="008A0130"/>
    <w:rsid w:val="008A02C3"/>
    <w:rsid w:val="008A44A5"/>
    <w:rsid w:val="008A57A9"/>
    <w:rsid w:val="008A70C8"/>
    <w:rsid w:val="008A7B50"/>
    <w:rsid w:val="008B4A88"/>
    <w:rsid w:val="008B62EE"/>
    <w:rsid w:val="008B6956"/>
    <w:rsid w:val="008B6D18"/>
    <w:rsid w:val="008B7969"/>
    <w:rsid w:val="008C7BE6"/>
    <w:rsid w:val="008D2922"/>
    <w:rsid w:val="008D5907"/>
    <w:rsid w:val="008E0F9C"/>
    <w:rsid w:val="008E14B4"/>
    <w:rsid w:val="008E2680"/>
    <w:rsid w:val="008F44B5"/>
    <w:rsid w:val="00900508"/>
    <w:rsid w:val="009007FF"/>
    <w:rsid w:val="009008CB"/>
    <w:rsid w:val="00902B8F"/>
    <w:rsid w:val="00907D6D"/>
    <w:rsid w:val="009106E6"/>
    <w:rsid w:val="00911FEA"/>
    <w:rsid w:val="009135AB"/>
    <w:rsid w:val="009153E1"/>
    <w:rsid w:val="00917FB6"/>
    <w:rsid w:val="00922276"/>
    <w:rsid w:val="00923D3F"/>
    <w:rsid w:val="00924D80"/>
    <w:rsid w:val="00926C4B"/>
    <w:rsid w:val="00935A4C"/>
    <w:rsid w:val="00947565"/>
    <w:rsid w:val="009509A4"/>
    <w:rsid w:val="0095164F"/>
    <w:rsid w:val="009558BE"/>
    <w:rsid w:val="009572D5"/>
    <w:rsid w:val="00957EE3"/>
    <w:rsid w:val="00962B70"/>
    <w:rsid w:val="009662E6"/>
    <w:rsid w:val="00967A47"/>
    <w:rsid w:val="00973A2A"/>
    <w:rsid w:val="0097611E"/>
    <w:rsid w:val="00980185"/>
    <w:rsid w:val="00982BA3"/>
    <w:rsid w:val="00983A49"/>
    <w:rsid w:val="009A0297"/>
    <w:rsid w:val="009A62EB"/>
    <w:rsid w:val="009A6E33"/>
    <w:rsid w:val="009B14DC"/>
    <w:rsid w:val="009B4E1A"/>
    <w:rsid w:val="009B5E79"/>
    <w:rsid w:val="009B6EC2"/>
    <w:rsid w:val="009C1648"/>
    <w:rsid w:val="009C5F8F"/>
    <w:rsid w:val="009D02EE"/>
    <w:rsid w:val="009D07F7"/>
    <w:rsid w:val="009D37F5"/>
    <w:rsid w:val="009E1217"/>
    <w:rsid w:val="009E3145"/>
    <w:rsid w:val="009E33EE"/>
    <w:rsid w:val="009E66B1"/>
    <w:rsid w:val="009E7783"/>
    <w:rsid w:val="009F5060"/>
    <w:rsid w:val="00A066D0"/>
    <w:rsid w:val="00A14F7B"/>
    <w:rsid w:val="00A17319"/>
    <w:rsid w:val="00A20496"/>
    <w:rsid w:val="00A22FE3"/>
    <w:rsid w:val="00A24944"/>
    <w:rsid w:val="00A25DC7"/>
    <w:rsid w:val="00A303F3"/>
    <w:rsid w:val="00A351E3"/>
    <w:rsid w:val="00A40DDC"/>
    <w:rsid w:val="00A41111"/>
    <w:rsid w:val="00A430AE"/>
    <w:rsid w:val="00A4493C"/>
    <w:rsid w:val="00A516D3"/>
    <w:rsid w:val="00A51D57"/>
    <w:rsid w:val="00A51D8D"/>
    <w:rsid w:val="00A601F5"/>
    <w:rsid w:val="00A637DB"/>
    <w:rsid w:val="00A64785"/>
    <w:rsid w:val="00A66E0A"/>
    <w:rsid w:val="00A71187"/>
    <w:rsid w:val="00A72919"/>
    <w:rsid w:val="00A8262D"/>
    <w:rsid w:val="00A84C90"/>
    <w:rsid w:val="00A84CFC"/>
    <w:rsid w:val="00A861CA"/>
    <w:rsid w:val="00A9128C"/>
    <w:rsid w:val="00A915EA"/>
    <w:rsid w:val="00A925E9"/>
    <w:rsid w:val="00A926CB"/>
    <w:rsid w:val="00A965E8"/>
    <w:rsid w:val="00AA2722"/>
    <w:rsid w:val="00AA55A5"/>
    <w:rsid w:val="00AB0383"/>
    <w:rsid w:val="00AB05B4"/>
    <w:rsid w:val="00AB7102"/>
    <w:rsid w:val="00AC1DB0"/>
    <w:rsid w:val="00AC3CE3"/>
    <w:rsid w:val="00AC40DA"/>
    <w:rsid w:val="00AC5763"/>
    <w:rsid w:val="00AC78A7"/>
    <w:rsid w:val="00AC7911"/>
    <w:rsid w:val="00AD0B45"/>
    <w:rsid w:val="00AD1243"/>
    <w:rsid w:val="00AD1E82"/>
    <w:rsid w:val="00AD5A26"/>
    <w:rsid w:val="00AE1152"/>
    <w:rsid w:val="00AF2D96"/>
    <w:rsid w:val="00AF3ED7"/>
    <w:rsid w:val="00AF5647"/>
    <w:rsid w:val="00B020EB"/>
    <w:rsid w:val="00B02EF1"/>
    <w:rsid w:val="00B14907"/>
    <w:rsid w:val="00B1657A"/>
    <w:rsid w:val="00B248B5"/>
    <w:rsid w:val="00B2681A"/>
    <w:rsid w:val="00B27BCD"/>
    <w:rsid w:val="00B3078B"/>
    <w:rsid w:val="00B349C7"/>
    <w:rsid w:val="00B4124B"/>
    <w:rsid w:val="00B42652"/>
    <w:rsid w:val="00B4265F"/>
    <w:rsid w:val="00B429D7"/>
    <w:rsid w:val="00B450EC"/>
    <w:rsid w:val="00B46279"/>
    <w:rsid w:val="00B47253"/>
    <w:rsid w:val="00B503E5"/>
    <w:rsid w:val="00B634C4"/>
    <w:rsid w:val="00B647F4"/>
    <w:rsid w:val="00B7134B"/>
    <w:rsid w:val="00B71BD8"/>
    <w:rsid w:val="00B75A5D"/>
    <w:rsid w:val="00B802FB"/>
    <w:rsid w:val="00B82B96"/>
    <w:rsid w:val="00B86F1E"/>
    <w:rsid w:val="00B91AB0"/>
    <w:rsid w:val="00B9730B"/>
    <w:rsid w:val="00BA417E"/>
    <w:rsid w:val="00BA4238"/>
    <w:rsid w:val="00BB0BBA"/>
    <w:rsid w:val="00BB0C33"/>
    <w:rsid w:val="00BB116D"/>
    <w:rsid w:val="00BB4E57"/>
    <w:rsid w:val="00BB5DA9"/>
    <w:rsid w:val="00BB5E7A"/>
    <w:rsid w:val="00BC084D"/>
    <w:rsid w:val="00BD0D06"/>
    <w:rsid w:val="00BD0D4A"/>
    <w:rsid w:val="00BE0C31"/>
    <w:rsid w:val="00BF1692"/>
    <w:rsid w:val="00BF3A73"/>
    <w:rsid w:val="00BF796C"/>
    <w:rsid w:val="00BF7B90"/>
    <w:rsid w:val="00C01ECE"/>
    <w:rsid w:val="00C02987"/>
    <w:rsid w:val="00C03FAA"/>
    <w:rsid w:val="00C143EB"/>
    <w:rsid w:val="00C147B6"/>
    <w:rsid w:val="00C1589D"/>
    <w:rsid w:val="00C16B8B"/>
    <w:rsid w:val="00C171A2"/>
    <w:rsid w:val="00C17A79"/>
    <w:rsid w:val="00C2399A"/>
    <w:rsid w:val="00C307FE"/>
    <w:rsid w:val="00C30E21"/>
    <w:rsid w:val="00C3598F"/>
    <w:rsid w:val="00C5707B"/>
    <w:rsid w:val="00C57463"/>
    <w:rsid w:val="00C71999"/>
    <w:rsid w:val="00C7424A"/>
    <w:rsid w:val="00C769C7"/>
    <w:rsid w:val="00C77AFD"/>
    <w:rsid w:val="00C8204A"/>
    <w:rsid w:val="00C912C8"/>
    <w:rsid w:val="00C963B3"/>
    <w:rsid w:val="00C96C14"/>
    <w:rsid w:val="00CA3DC9"/>
    <w:rsid w:val="00CA7C11"/>
    <w:rsid w:val="00CA7CC0"/>
    <w:rsid w:val="00CB2D67"/>
    <w:rsid w:val="00CB3EBB"/>
    <w:rsid w:val="00CC15D6"/>
    <w:rsid w:val="00CC443F"/>
    <w:rsid w:val="00CC6A20"/>
    <w:rsid w:val="00CC6C33"/>
    <w:rsid w:val="00CC713B"/>
    <w:rsid w:val="00CE545F"/>
    <w:rsid w:val="00CF1592"/>
    <w:rsid w:val="00CF26BA"/>
    <w:rsid w:val="00CF41CF"/>
    <w:rsid w:val="00CF6ADE"/>
    <w:rsid w:val="00D0318A"/>
    <w:rsid w:val="00D03FC3"/>
    <w:rsid w:val="00D12D05"/>
    <w:rsid w:val="00D1489B"/>
    <w:rsid w:val="00D15802"/>
    <w:rsid w:val="00D171F4"/>
    <w:rsid w:val="00D1729B"/>
    <w:rsid w:val="00D22193"/>
    <w:rsid w:val="00D2616A"/>
    <w:rsid w:val="00D27289"/>
    <w:rsid w:val="00D2735B"/>
    <w:rsid w:val="00D3635A"/>
    <w:rsid w:val="00D365D3"/>
    <w:rsid w:val="00D444D2"/>
    <w:rsid w:val="00D47170"/>
    <w:rsid w:val="00D62D4F"/>
    <w:rsid w:val="00D65E9F"/>
    <w:rsid w:val="00D66CC7"/>
    <w:rsid w:val="00D70AFA"/>
    <w:rsid w:val="00D723F9"/>
    <w:rsid w:val="00D725D4"/>
    <w:rsid w:val="00D83676"/>
    <w:rsid w:val="00D9127E"/>
    <w:rsid w:val="00D95BE9"/>
    <w:rsid w:val="00D97D85"/>
    <w:rsid w:val="00DA0AC5"/>
    <w:rsid w:val="00DA0E8D"/>
    <w:rsid w:val="00DA439B"/>
    <w:rsid w:val="00DB0670"/>
    <w:rsid w:val="00DB1583"/>
    <w:rsid w:val="00DB2FE3"/>
    <w:rsid w:val="00DC2DF9"/>
    <w:rsid w:val="00DC7736"/>
    <w:rsid w:val="00DD0D46"/>
    <w:rsid w:val="00DD1A6F"/>
    <w:rsid w:val="00DD29A6"/>
    <w:rsid w:val="00DD3723"/>
    <w:rsid w:val="00DD4207"/>
    <w:rsid w:val="00DD446A"/>
    <w:rsid w:val="00DD716F"/>
    <w:rsid w:val="00DE1946"/>
    <w:rsid w:val="00DE386B"/>
    <w:rsid w:val="00DE79E5"/>
    <w:rsid w:val="00DF07D8"/>
    <w:rsid w:val="00DF149D"/>
    <w:rsid w:val="00DF2CA9"/>
    <w:rsid w:val="00DF6C16"/>
    <w:rsid w:val="00DF7944"/>
    <w:rsid w:val="00E01DEF"/>
    <w:rsid w:val="00E041F4"/>
    <w:rsid w:val="00E04624"/>
    <w:rsid w:val="00E04C49"/>
    <w:rsid w:val="00E05C35"/>
    <w:rsid w:val="00E14638"/>
    <w:rsid w:val="00E24535"/>
    <w:rsid w:val="00E269E5"/>
    <w:rsid w:val="00E27EDA"/>
    <w:rsid w:val="00E33016"/>
    <w:rsid w:val="00E34389"/>
    <w:rsid w:val="00E34E53"/>
    <w:rsid w:val="00E459A9"/>
    <w:rsid w:val="00E475AE"/>
    <w:rsid w:val="00E4777E"/>
    <w:rsid w:val="00E47A39"/>
    <w:rsid w:val="00E50372"/>
    <w:rsid w:val="00E53EA7"/>
    <w:rsid w:val="00E546B9"/>
    <w:rsid w:val="00E55491"/>
    <w:rsid w:val="00E61FF8"/>
    <w:rsid w:val="00E73371"/>
    <w:rsid w:val="00E81587"/>
    <w:rsid w:val="00E820B0"/>
    <w:rsid w:val="00E84803"/>
    <w:rsid w:val="00E85A0E"/>
    <w:rsid w:val="00E877E1"/>
    <w:rsid w:val="00E91D01"/>
    <w:rsid w:val="00EA3C0C"/>
    <w:rsid w:val="00EC080C"/>
    <w:rsid w:val="00EC2D4A"/>
    <w:rsid w:val="00EC42E5"/>
    <w:rsid w:val="00EE189B"/>
    <w:rsid w:val="00EE2BF7"/>
    <w:rsid w:val="00EE4662"/>
    <w:rsid w:val="00EF0F70"/>
    <w:rsid w:val="00F06AC7"/>
    <w:rsid w:val="00F06F9B"/>
    <w:rsid w:val="00F10BD3"/>
    <w:rsid w:val="00F124E2"/>
    <w:rsid w:val="00F214B9"/>
    <w:rsid w:val="00F226D4"/>
    <w:rsid w:val="00F22DF3"/>
    <w:rsid w:val="00F27225"/>
    <w:rsid w:val="00F277B3"/>
    <w:rsid w:val="00F33BD1"/>
    <w:rsid w:val="00F34512"/>
    <w:rsid w:val="00F4209E"/>
    <w:rsid w:val="00F4482C"/>
    <w:rsid w:val="00F4532E"/>
    <w:rsid w:val="00F47EA8"/>
    <w:rsid w:val="00F52ABD"/>
    <w:rsid w:val="00F547EC"/>
    <w:rsid w:val="00F56B3D"/>
    <w:rsid w:val="00F578EB"/>
    <w:rsid w:val="00F6009B"/>
    <w:rsid w:val="00F61645"/>
    <w:rsid w:val="00F8088C"/>
    <w:rsid w:val="00F85AD4"/>
    <w:rsid w:val="00F90A18"/>
    <w:rsid w:val="00FB4FB6"/>
    <w:rsid w:val="00FC4819"/>
    <w:rsid w:val="00FD561B"/>
    <w:rsid w:val="00FE475F"/>
    <w:rsid w:val="00FF1A45"/>
    <w:rsid w:val="00FF1E97"/>
    <w:rsid w:val="00FF51B8"/>
    <w:rsid w:val="04946D77"/>
    <w:rsid w:val="6A3940F1"/>
    <w:rsid w:val="6BCA226F"/>
    <w:rsid w:val="78214666"/>
    <w:rsid w:val="7A632315"/>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131BD4A"/>
  <w15:docId w15:val="{A9050BA2-206F-4150-8994-B73491594F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semiHidden="1" w:uiPriority="0" w:unhideWhenUsed="1"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94F93"/>
    <w:pPr>
      <w:widowControl w:val="0"/>
      <w:adjustRightInd w:val="0"/>
      <w:snapToGrid w:val="0"/>
      <w:spacing w:line="540" w:lineRule="atLeast"/>
    </w:pPr>
    <w:rPr>
      <w:rFonts w:eastAsia="仿宋_GB2312" w:cstheme="minorBidi"/>
      <w:kern w:val="2"/>
      <w:sz w:val="32"/>
      <w:szCs w:val="21"/>
    </w:rPr>
  </w:style>
  <w:style w:type="paragraph" w:styleId="1">
    <w:name w:val="heading 1"/>
    <w:basedOn w:val="a"/>
    <w:next w:val="a"/>
    <w:link w:val="10"/>
    <w:qFormat/>
    <w:rsid w:val="00294F93"/>
    <w:pPr>
      <w:adjustRightInd/>
      <w:snapToGrid/>
      <w:spacing w:beforeAutospacing="1" w:afterAutospacing="1" w:line="240" w:lineRule="auto"/>
      <w:outlineLvl w:val="0"/>
    </w:pPr>
    <w:rPr>
      <w:rFonts w:ascii="宋体" w:eastAsia="宋体" w:hAnsi="宋体" w:cs="Times New Roman" w:hint="eastAsia"/>
      <w:b/>
      <w:kern w:val="44"/>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semiHidden/>
    <w:unhideWhenUsed/>
    <w:qFormat/>
    <w:rsid w:val="00294F93"/>
  </w:style>
  <w:style w:type="paragraph" w:styleId="a5">
    <w:name w:val="Body Text"/>
    <w:basedOn w:val="a"/>
    <w:link w:val="a6"/>
    <w:qFormat/>
    <w:rsid w:val="00294F93"/>
    <w:pPr>
      <w:spacing w:line="500" w:lineRule="atLeast"/>
    </w:pPr>
    <w:rPr>
      <w:rFonts w:ascii="宋体"/>
      <w:bCs/>
      <w:sz w:val="28"/>
    </w:rPr>
  </w:style>
  <w:style w:type="paragraph" w:styleId="a7">
    <w:name w:val="Body Text Indent"/>
    <w:basedOn w:val="a"/>
    <w:link w:val="a8"/>
    <w:qFormat/>
    <w:rsid w:val="00294F93"/>
    <w:pPr>
      <w:spacing w:line="460" w:lineRule="atLeast"/>
      <w:ind w:firstLineChars="192" w:firstLine="461"/>
    </w:pPr>
    <w:rPr>
      <w:sz w:val="24"/>
    </w:rPr>
  </w:style>
  <w:style w:type="paragraph" w:styleId="a9">
    <w:name w:val="Date"/>
    <w:basedOn w:val="a"/>
    <w:next w:val="a"/>
    <w:link w:val="aa"/>
    <w:uiPriority w:val="99"/>
    <w:semiHidden/>
    <w:unhideWhenUsed/>
    <w:qFormat/>
    <w:rsid w:val="00294F93"/>
    <w:pPr>
      <w:ind w:leftChars="2500" w:left="100"/>
    </w:pPr>
  </w:style>
  <w:style w:type="paragraph" w:styleId="ab">
    <w:name w:val="Balloon Text"/>
    <w:basedOn w:val="a"/>
    <w:link w:val="ac"/>
    <w:uiPriority w:val="99"/>
    <w:semiHidden/>
    <w:unhideWhenUsed/>
    <w:qFormat/>
    <w:rsid w:val="00294F93"/>
    <w:rPr>
      <w:sz w:val="18"/>
      <w:szCs w:val="18"/>
    </w:rPr>
  </w:style>
  <w:style w:type="paragraph" w:styleId="ad">
    <w:name w:val="footer"/>
    <w:basedOn w:val="a"/>
    <w:link w:val="ae"/>
    <w:uiPriority w:val="99"/>
    <w:unhideWhenUsed/>
    <w:qFormat/>
    <w:rsid w:val="00294F93"/>
    <w:pPr>
      <w:tabs>
        <w:tab w:val="center" w:pos="4153"/>
        <w:tab w:val="right" w:pos="8306"/>
      </w:tabs>
    </w:pPr>
    <w:rPr>
      <w:rFonts w:asciiTheme="minorHAnsi" w:eastAsiaTheme="minorEastAsia" w:hAnsiTheme="minorHAnsi"/>
      <w:sz w:val="18"/>
      <w:szCs w:val="18"/>
    </w:rPr>
  </w:style>
  <w:style w:type="paragraph" w:styleId="af">
    <w:name w:val="header"/>
    <w:basedOn w:val="a"/>
    <w:link w:val="af0"/>
    <w:uiPriority w:val="99"/>
    <w:unhideWhenUsed/>
    <w:qFormat/>
    <w:rsid w:val="00294F93"/>
    <w:pPr>
      <w:tabs>
        <w:tab w:val="center" w:pos="4153"/>
        <w:tab w:val="right" w:pos="8306"/>
      </w:tabs>
      <w:jc w:val="center"/>
    </w:pPr>
    <w:rPr>
      <w:rFonts w:asciiTheme="minorHAnsi" w:eastAsiaTheme="minorEastAsia" w:hAnsiTheme="minorHAnsi"/>
      <w:sz w:val="18"/>
      <w:szCs w:val="18"/>
    </w:rPr>
  </w:style>
  <w:style w:type="paragraph" w:styleId="af1">
    <w:name w:val="annotation subject"/>
    <w:basedOn w:val="a3"/>
    <w:next w:val="a3"/>
    <w:link w:val="af2"/>
    <w:uiPriority w:val="99"/>
    <w:semiHidden/>
    <w:unhideWhenUsed/>
    <w:qFormat/>
    <w:rsid w:val="00294F93"/>
    <w:rPr>
      <w:b/>
      <w:bCs/>
    </w:rPr>
  </w:style>
  <w:style w:type="character" w:styleId="af3">
    <w:name w:val="Strong"/>
    <w:basedOn w:val="a0"/>
    <w:qFormat/>
    <w:rsid w:val="00294F93"/>
    <w:rPr>
      <w:b/>
    </w:rPr>
  </w:style>
  <w:style w:type="character" w:styleId="af4">
    <w:name w:val="line number"/>
    <w:basedOn w:val="a0"/>
    <w:uiPriority w:val="99"/>
    <w:semiHidden/>
    <w:unhideWhenUsed/>
    <w:qFormat/>
    <w:rsid w:val="00294F93"/>
  </w:style>
  <w:style w:type="character" w:styleId="af5">
    <w:name w:val="annotation reference"/>
    <w:basedOn w:val="a0"/>
    <w:uiPriority w:val="99"/>
    <w:semiHidden/>
    <w:unhideWhenUsed/>
    <w:qFormat/>
    <w:rsid w:val="00294F93"/>
    <w:rPr>
      <w:sz w:val="21"/>
      <w:szCs w:val="21"/>
    </w:rPr>
  </w:style>
  <w:style w:type="character" w:customStyle="1" w:styleId="af0">
    <w:name w:val="页眉 字符"/>
    <w:basedOn w:val="a0"/>
    <w:link w:val="af"/>
    <w:uiPriority w:val="99"/>
    <w:qFormat/>
    <w:rsid w:val="00294F93"/>
    <w:rPr>
      <w:sz w:val="18"/>
      <w:szCs w:val="18"/>
    </w:rPr>
  </w:style>
  <w:style w:type="character" w:customStyle="1" w:styleId="ae">
    <w:name w:val="页脚 字符"/>
    <w:basedOn w:val="a0"/>
    <w:link w:val="ad"/>
    <w:uiPriority w:val="99"/>
    <w:qFormat/>
    <w:rsid w:val="00294F93"/>
    <w:rPr>
      <w:sz w:val="18"/>
      <w:szCs w:val="18"/>
    </w:rPr>
  </w:style>
  <w:style w:type="character" w:customStyle="1" w:styleId="a8">
    <w:name w:val="正文文本缩进 字符"/>
    <w:basedOn w:val="a0"/>
    <w:link w:val="a7"/>
    <w:qFormat/>
    <w:rsid w:val="00294F93"/>
    <w:rPr>
      <w:rFonts w:ascii="Times New Roman" w:eastAsia="宋体" w:hAnsi="Times New Roman" w:cs="Times New Roman"/>
      <w:sz w:val="24"/>
      <w:szCs w:val="24"/>
    </w:rPr>
  </w:style>
  <w:style w:type="character" w:customStyle="1" w:styleId="a6">
    <w:name w:val="正文文本 字符"/>
    <w:basedOn w:val="a0"/>
    <w:link w:val="a5"/>
    <w:qFormat/>
    <w:rsid w:val="00294F93"/>
    <w:rPr>
      <w:rFonts w:ascii="宋体" w:eastAsia="宋体" w:hAnsi="Times New Roman" w:cs="Times New Roman"/>
      <w:bCs/>
      <w:sz w:val="28"/>
      <w:szCs w:val="24"/>
    </w:rPr>
  </w:style>
  <w:style w:type="character" w:customStyle="1" w:styleId="ac">
    <w:name w:val="批注框文本 字符"/>
    <w:basedOn w:val="a0"/>
    <w:link w:val="ab"/>
    <w:uiPriority w:val="99"/>
    <w:semiHidden/>
    <w:qFormat/>
    <w:rsid w:val="00294F93"/>
    <w:rPr>
      <w:rFonts w:ascii="Times New Roman" w:eastAsia="宋体" w:hAnsi="Times New Roman" w:cs="Times New Roman"/>
      <w:sz w:val="18"/>
      <w:szCs w:val="18"/>
    </w:rPr>
  </w:style>
  <w:style w:type="character" w:customStyle="1" w:styleId="10">
    <w:name w:val="标题 1 字符"/>
    <w:basedOn w:val="a0"/>
    <w:link w:val="1"/>
    <w:qFormat/>
    <w:rsid w:val="00294F93"/>
    <w:rPr>
      <w:rFonts w:ascii="宋体" w:eastAsia="宋体" w:hAnsi="宋体" w:cs="Times New Roman"/>
      <w:b/>
      <w:kern w:val="44"/>
      <w:sz w:val="48"/>
      <w:szCs w:val="48"/>
    </w:rPr>
  </w:style>
  <w:style w:type="character" w:customStyle="1" w:styleId="aa">
    <w:name w:val="日期 字符"/>
    <w:basedOn w:val="a0"/>
    <w:link w:val="a9"/>
    <w:uiPriority w:val="99"/>
    <w:semiHidden/>
    <w:qFormat/>
    <w:rsid w:val="00294F93"/>
    <w:rPr>
      <w:rFonts w:eastAsia="仿宋_GB2312" w:cstheme="minorBidi"/>
      <w:kern w:val="2"/>
      <w:sz w:val="32"/>
      <w:szCs w:val="21"/>
    </w:rPr>
  </w:style>
  <w:style w:type="character" w:customStyle="1" w:styleId="a4">
    <w:name w:val="批注文字 字符"/>
    <w:basedOn w:val="a0"/>
    <w:link w:val="a3"/>
    <w:uiPriority w:val="99"/>
    <w:semiHidden/>
    <w:qFormat/>
    <w:rsid w:val="00294F93"/>
    <w:rPr>
      <w:rFonts w:eastAsia="仿宋_GB2312" w:cstheme="minorBidi"/>
      <w:kern w:val="2"/>
      <w:sz w:val="32"/>
      <w:szCs w:val="21"/>
    </w:rPr>
  </w:style>
  <w:style w:type="character" w:customStyle="1" w:styleId="af2">
    <w:name w:val="批注主题 字符"/>
    <w:basedOn w:val="a4"/>
    <w:link w:val="af1"/>
    <w:uiPriority w:val="99"/>
    <w:semiHidden/>
    <w:qFormat/>
    <w:rsid w:val="00294F93"/>
    <w:rPr>
      <w:rFonts w:eastAsia="仿宋_GB2312" w:cstheme="minorBidi"/>
      <w:b/>
      <w:bCs/>
      <w:kern w:val="2"/>
      <w:sz w:val="32"/>
      <w:szCs w:val="21"/>
    </w:rPr>
  </w:style>
  <w:style w:type="paragraph" w:styleId="af6">
    <w:name w:val="List Paragraph"/>
    <w:basedOn w:val="a"/>
    <w:uiPriority w:val="99"/>
    <w:rsid w:val="009E66B1"/>
    <w:pPr>
      <w:ind w:firstLineChars="200" w:firstLine="420"/>
    </w:pPr>
  </w:style>
  <w:style w:type="table" w:styleId="af7">
    <w:name w:val="Table Grid"/>
    <w:basedOn w:val="a1"/>
    <w:qFormat/>
    <w:rsid w:val="00B46279"/>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8">
    <w:name w:val="Hyperlink"/>
    <w:basedOn w:val="a0"/>
    <w:uiPriority w:val="99"/>
    <w:unhideWhenUsed/>
    <w:rsid w:val="00472122"/>
    <w:rPr>
      <w:color w:val="0000FF" w:themeColor="hyperlink"/>
      <w:u w:val="single"/>
    </w:rPr>
  </w:style>
  <w:style w:type="character" w:customStyle="1" w:styleId="11">
    <w:name w:val="未处理的提及1"/>
    <w:basedOn w:val="a0"/>
    <w:uiPriority w:val="99"/>
    <w:rsid w:val="0047212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2BBF591-42D1-4028-8CD8-39274AF19B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中山大学-智能红头.dotx</Template>
  <TotalTime>140</TotalTime>
  <Pages>7</Pages>
  <Words>506</Words>
  <Characters>2886</Characters>
  <Application>Microsoft Office Word</Application>
  <DocSecurity>0</DocSecurity>
  <Lines>24</Lines>
  <Paragraphs>6</Paragraphs>
  <ScaleCrop>false</ScaleCrop>
  <Company>SYSU</Company>
  <LinksUpToDate>false</LinksUpToDate>
  <CharactersWithSpaces>3386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Administrator</dc:creator>
  <cp:lastModifiedBy>医学院</cp:lastModifiedBy>
  <cp:revision>22</cp:revision>
  <cp:lastPrinted>2023-04-07T01:53:00Z</cp:lastPrinted>
  <dcterms:created xsi:type="dcterms:W3CDTF">2023-04-19T10:11:00Z</dcterms:created>
  <dcterms:modified xsi:type="dcterms:W3CDTF">2024-03-28T04:14:00Z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8C7F9FDCC383439CB0CB34741F331E3F</vt:lpwstr>
  </property>
  <property fmtid="{D5CDD505-2E9C-101B-9397-08002B2CF9AE}" pid="3" name="KSOProductBuildVer">
    <vt:lpwstr>2052-11.1.0.10495</vt:lpwstr>
  </property>
</Properties>
</file>