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F01702" w:rsidRPr="00823B4E" w:rsidP="00823B4E" w14:paraId="1EBD5479" w14:textId="4378C766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 w:rsidRPr="00823B4E">
        <w:rPr>
          <w:rFonts w:eastAsia="方正小标宋简体" w:cs="Times New Roman"/>
          <w:sz w:val="44"/>
          <w:szCs w:val="44"/>
        </w:rPr>
        <w:t>国家公派项目</w:t>
      </w:r>
      <w:r w:rsidR="00326F78">
        <w:rPr>
          <w:rFonts w:eastAsia="方正小标宋简体" w:cs="Times New Roman" w:hint="eastAsia"/>
          <w:sz w:val="44"/>
          <w:szCs w:val="44"/>
        </w:rPr>
        <w:t>校内</w:t>
      </w:r>
      <w:r w:rsidRPr="00823B4E">
        <w:rPr>
          <w:rFonts w:eastAsia="方正小标宋简体" w:cs="Times New Roman"/>
          <w:sz w:val="44"/>
          <w:szCs w:val="44"/>
        </w:rPr>
        <w:t>推荐工作</w:t>
      </w:r>
      <w:r w:rsidR="00374DFB">
        <w:rPr>
          <w:rFonts w:eastAsia="方正小标宋简体" w:cs="Times New Roman" w:hint="eastAsia"/>
          <w:sz w:val="44"/>
          <w:szCs w:val="44"/>
        </w:rPr>
        <w:t>指引</w:t>
      </w:r>
    </w:p>
    <w:p w:rsidR="00F01702" w:rsidRPr="00823B4E" w14:paraId="605E6066" w14:textId="77777777">
      <w:pPr>
        <w:adjustRightInd/>
        <w:spacing w:line="560" w:lineRule="exact"/>
        <w:rPr>
          <w:rFonts w:cs="Times New Roman"/>
        </w:rPr>
      </w:pPr>
    </w:p>
    <w:p w:rsidR="00F01702" w:rsidRPr="00823B4E" w14:paraId="3CCCF0EA" w14:textId="52650B9E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 w:rsidRPr="00823B4E" w:rsidR="00BC1FDD"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:rsidR="00F01702" w:rsidRPr="00823B4E" w14:paraId="1D4320FE" w14:textId="47B4E795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Pr="00823B4E" w:rsidR="00BC1FDD">
        <w:rPr>
          <w:rFonts w:cs="Times New Roman"/>
          <w:color w:val="000000"/>
          <w:szCs w:val="32"/>
          <w:lang w:bidi="ar"/>
        </w:rPr>
        <w:t>计划申报人员向所在单位提出初步申请</w:t>
      </w:r>
      <w:r w:rsidRPr="00823B4E" w:rsidR="00BC1FDD">
        <w:rPr>
          <w:rFonts w:cs="Times New Roman"/>
          <w:color w:val="000000"/>
          <w:szCs w:val="32"/>
          <w:lang w:bidi="ar"/>
        </w:rPr>
        <w:t>,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单位根据学科发展和人才培养需要，确定推荐人选名单。</w:t>
      </w:r>
      <w:r w:rsidRPr="00823B4E" w:rsidR="00BC1FDD">
        <w:rPr>
          <w:rFonts w:cs="Times New Roman"/>
          <w:color w:val="000000"/>
          <w:szCs w:val="32"/>
          <w:lang w:bidi="ar"/>
        </w:rPr>
        <w:t>推荐名单须经过</w:t>
      </w:r>
      <w:r w:rsidRPr="00823B4E" w:rsidR="00823B4E">
        <w:rPr>
          <w:rFonts w:cs="Times New Roman"/>
          <w:color w:val="000000"/>
          <w:szCs w:val="32"/>
          <w:lang w:bidi="ar"/>
        </w:rPr>
        <w:t>党委会、</w:t>
      </w:r>
      <w:r w:rsidRPr="00823B4E" w:rsidR="00BC1FDD">
        <w:rPr>
          <w:rFonts w:cs="Times New Roman"/>
          <w:color w:val="000000"/>
          <w:szCs w:val="32"/>
          <w:lang w:bidi="ar"/>
        </w:rPr>
        <w:t>党政联席会议讨论通过。</w:t>
      </w:r>
    </w:p>
    <w:p w:rsidR="00F01702" w:rsidP="00823B4E" w14:paraId="33557DE6" w14:textId="6BCD7865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申请人</w:t>
      </w:r>
      <w:r w:rsidRPr="00823B4E" w:rsidR="00823B4E">
        <w:rPr>
          <w:rFonts w:cs="Times New Roman"/>
          <w:color w:val="000000"/>
          <w:szCs w:val="32"/>
          <w:lang w:bidi="ar"/>
        </w:rPr>
        <w:t>需</w:t>
      </w:r>
      <w:r w:rsidRPr="00823B4E" w:rsidR="00BC1FDD">
        <w:rPr>
          <w:rFonts w:cs="Times New Roman"/>
          <w:color w:val="000000"/>
          <w:szCs w:val="32"/>
          <w:lang w:bidi="ar"/>
        </w:rPr>
        <w:t>登陆人力资源管理系统</w:t>
      </w:r>
      <w:r w:rsidRPr="00823B4E" w:rsidR="00BC1FDD">
        <w:rPr>
          <w:rFonts w:cs="Times New Roman"/>
          <w:color w:val="000000"/>
          <w:w w:val="80"/>
          <w:szCs w:val="32"/>
          <w:lang w:bidi="ar"/>
        </w:rPr>
        <w:t>（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网址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:http://uems.sysu.edu.cn/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hrs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login.jsp?FM_SYS_ID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=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hrs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出国</w:t>
      </w:r>
      <w:r w:rsidRPr="00823B4E" w:rsidR="00BC1FDD">
        <w:rPr>
          <w:rFonts w:cs="Times New Roman"/>
          <w:color w:val="000000"/>
          <w:szCs w:val="32"/>
          <w:lang w:bidi="ar"/>
        </w:rPr>
        <w:t>（境）管理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个人申报处填报申请信息（教职工操作手册请在填报说明处下载），并</w:t>
      </w:r>
      <w:r w:rsidR="00823B4E">
        <w:rPr>
          <w:rFonts w:cs="Times New Roman" w:hint="eastAsia"/>
          <w:color w:val="000000"/>
          <w:szCs w:val="32"/>
          <w:lang w:bidi="ar"/>
        </w:rPr>
        <w:t>严格按照项目选派要求</w:t>
      </w:r>
      <w:r>
        <w:rPr>
          <w:rFonts w:cs="Times New Roman" w:hint="eastAsia"/>
          <w:color w:val="000000"/>
          <w:szCs w:val="32"/>
          <w:lang w:bidi="ar"/>
        </w:rPr>
        <w:t>（附件</w:t>
      </w:r>
      <w:r>
        <w:rPr>
          <w:rFonts w:cs="Times New Roman" w:hint="eastAsia"/>
          <w:color w:val="000000"/>
          <w:szCs w:val="32"/>
          <w:lang w:bidi="ar"/>
        </w:rPr>
        <w:t>4</w:t>
      </w:r>
      <w:r>
        <w:rPr>
          <w:rFonts w:cs="Times New Roman" w:hint="eastAsia"/>
          <w:color w:val="000000"/>
          <w:szCs w:val="32"/>
          <w:lang w:bidi="ar"/>
        </w:rPr>
        <w:t>、</w:t>
      </w:r>
      <w:r>
        <w:rPr>
          <w:rFonts w:cs="Times New Roman" w:hint="eastAsia"/>
          <w:color w:val="000000"/>
          <w:szCs w:val="32"/>
          <w:lang w:bidi="ar"/>
        </w:rPr>
        <w:t>5</w:t>
      </w:r>
      <w:r>
        <w:rPr>
          <w:rFonts w:cs="Times New Roman" w:hint="eastAsia"/>
          <w:color w:val="000000"/>
          <w:szCs w:val="32"/>
          <w:lang w:bidi="ar"/>
        </w:rPr>
        <w:t>，详见</w:t>
      </w:r>
      <w:r w:rsidRPr="000B6F4D">
        <w:rPr>
          <w:rFonts w:cs="Times New Roman"/>
          <w:color w:val="000000"/>
          <w:szCs w:val="32"/>
          <w:lang w:bidi="ar"/>
        </w:rPr>
        <w:t>https://www.csc.edu.cn/chuguo/s/2265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="00823B4E">
        <w:rPr>
          <w:rFonts w:cs="Times New Roman" w:hint="eastAsia"/>
          <w:color w:val="000000"/>
          <w:szCs w:val="32"/>
          <w:lang w:bidi="ar"/>
        </w:rPr>
        <w:t>上传附件材料</w:t>
      </w:r>
      <w:r w:rsidR="00551616">
        <w:rPr>
          <w:rFonts w:cs="Times New Roman" w:hint="eastAsia"/>
          <w:color w:val="000000"/>
          <w:szCs w:val="32"/>
          <w:lang w:bidi="ar"/>
        </w:rPr>
        <w:t>，包括但不限于：</w:t>
      </w:r>
    </w:p>
    <w:p w:rsidR="00551616" w:rsidRPr="00551616" w:rsidP="00551616" w14:paraId="59CE636B" w14:textId="6EDC4C4C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1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有效身份证</w:t>
      </w:r>
    </w:p>
    <w:p w:rsidR="00551616" w:rsidRPr="00551616" w:rsidP="00551616" w14:paraId="7D3B0DF3" w14:textId="1467E3B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2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国外单位正式邀请信</w:t>
      </w:r>
    </w:p>
    <w:p w:rsidR="00551616" w:rsidRPr="00551616" w:rsidP="00551616" w14:paraId="7082DA54" w14:textId="7097B0BB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3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外语水平证明</w:t>
      </w:r>
    </w:p>
    <w:p w:rsidR="00551616" w:rsidRPr="00551616" w:rsidP="00551616" w14:paraId="544AD07D" w14:textId="0663DA31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4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职称证书、最高学历、学位证书</w:t>
      </w:r>
    </w:p>
    <w:p w:rsidR="00551616" w:rsidRPr="00551616" w:rsidP="00551616" w14:paraId="4098F2CF" w14:textId="3FB63EC7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5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获奖证书（不超过</w:t>
      </w:r>
      <w:r w:rsidRPr="00551616">
        <w:rPr>
          <w:rFonts w:cs="Times New Roman" w:hint="eastAsia"/>
          <w:color w:val="000000"/>
          <w:szCs w:val="32"/>
        </w:rPr>
        <w:t>5</w:t>
      </w:r>
      <w:r w:rsidRPr="00551616">
        <w:rPr>
          <w:rFonts w:cs="Times New Roman" w:hint="eastAsia"/>
          <w:color w:val="000000"/>
          <w:szCs w:val="32"/>
        </w:rPr>
        <w:t>页）</w:t>
      </w:r>
    </w:p>
    <w:p w:rsidR="00551616" w:rsidRPr="00551616" w:rsidP="00551616" w14:paraId="08BABD3F" w14:textId="4D931BE1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6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外方合作者简历</w:t>
      </w:r>
    </w:p>
    <w:p w:rsidR="00551616" w:rsidP="00551616" w14:paraId="03A71B3A" w14:textId="70894945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7</w:t>
      </w:r>
      <w:r w:rsidRPr="00551616">
        <w:rPr>
          <w:rFonts w:cs="Times New Roman" w:hint="eastAsia"/>
          <w:color w:val="000000"/>
          <w:szCs w:val="32"/>
        </w:rPr>
        <w:t>.</w:t>
      </w:r>
      <w:r>
        <w:rPr>
          <w:rFonts w:cs="Times New Roman"/>
          <w:color w:val="000000"/>
          <w:szCs w:val="32"/>
        </w:rPr>
        <w:t xml:space="preserve"> </w:t>
      </w:r>
      <w:r w:rsidRPr="00551616">
        <w:rPr>
          <w:rFonts w:cs="Times New Roman" w:hint="eastAsia"/>
          <w:color w:val="000000"/>
          <w:szCs w:val="32"/>
        </w:rPr>
        <w:t>项目要求提交的其他材料</w:t>
      </w:r>
    </w:p>
    <w:p w:rsidR="00CF4099" w:rsidRPr="00CF4099" w:rsidP="00CF4099" w14:paraId="2DF00220" w14:textId="77777777">
      <w:pPr>
        <w:wordWrap w:val="0"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szCs w:val="32"/>
        </w:rPr>
      </w:pP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务必严格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按照留基委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要求提供，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上传文件必须为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pdf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格式，文件名称无要求，单个附件大小不能超过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3MB</w:t>
      </w:r>
      <w:r w:rsidRPr="00CF4099">
        <w:rPr>
          <w:rFonts w:cs="Times New Roman" w:hint="eastAsia"/>
          <w:b/>
          <w:bCs/>
          <w:color w:val="000000"/>
          <w:kern w:val="0"/>
          <w:szCs w:val="32"/>
          <w:lang w:bidi="ar"/>
        </w:rPr>
        <w:t>，</w:t>
      </w:r>
      <w:r w:rsidRPr="00CF4099"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 w:rsidRPr="00CF4099"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:rsidR="00CF4099" w:rsidRPr="00CF4099" w:rsidP="000B6F4D" w14:paraId="13C9C7D3" w14:textId="4490B054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 w:rsidR="00823B4E"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:rsidR="00F01702" w:rsidRPr="00823B4E" w14:paraId="5981766E" w14:textId="428E48F6">
      <w:pPr>
        <w:widowControl/>
        <w:spacing w:line="52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Pr="000028C4" w:rsidR="00BC1FDD">
        <w:rPr>
          <w:rFonts w:cs="Times New Roman"/>
          <w:b/>
          <w:bCs/>
          <w:szCs w:val="32"/>
        </w:rPr>
        <w:t>各单位</w:t>
      </w:r>
      <w:r w:rsidR="00823B4E">
        <w:rPr>
          <w:rFonts w:cs="Times New Roman" w:hint="eastAsia"/>
          <w:szCs w:val="32"/>
        </w:rPr>
        <w:t>需</w:t>
      </w:r>
      <w:r w:rsidRPr="00823B4E" w:rsidR="00BC1FDD">
        <w:rPr>
          <w:rFonts w:cs="Times New Roman"/>
          <w:szCs w:val="32"/>
        </w:rPr>
        <w:t>填写《</w:t>
      </w:r>
      <w:r w:rsidR="00C97345">
        <w:rPr>
          <w:rFonts w:cs="Times New Roman" w:hint="eastAsia"/>
          <w:szCs w:val="32"/>
        </w:rPr>
        <w:t>XX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项目</w:t>
      </w:r>
      <w:r w:rsidRPr="00823B4E" w:rsidR="00BC1FDD">
        <w:rPr>
          <w:rFonts w:cs="Times New Roman"/>
          <w:szCs w:val="32"/>
        </w:rPr>
        <w:t>申请人情况简表》（详见附件），</w:t>
      </w:r>
      <w:r w:rsidR="00FE034A">
        <w:rPr>
          <w:rFonts w:cs="Times New Roman" w:hint="eastAsia"/>
          <w:szCs w:val="32"/>
        </w:rPr>
        <w:t>加盖公章后将电子版及扫描件</w:t>
      </w:r>
      <w:r w:rsidRPr="00823B4E" w:rsidR="00BC1FDD">
        <w:rPr>
          <w:rFonts w:cs="Times New Roman"/>
          <w:szCs w:val="32"/>
        </w:rPr>
        <w:t>发送至邮箱：</w:t>
      </w:r>
      <w:r w:rsidR="00551616">
        <w:rPr>
          <w:rFonts w:hint="eastAsia"/>
        </w:rPr>
        <w:t>lidw8@mail.sysu.edu.cn</w:t>
      </w:r>
      <w:r w:rsidRPr="00823B4E" w:rsidR="00BC1FDD">
        <w:rPr>
          <w:rFonts w:cs="Times New Roman"/>
          <w:szCs w:val="32"/>
        </w:rPr>
        <w:t>。</w:t>
      </w:r>
    </w:p>
    <w:p w:rsidR="00F01702" w:rsidRPr="00823B4E" w:rsidP="00823B4E" w14:paraId="3565C370" w14:textId="4FA4C460">
      <w:pPr>
        <w:widowControl/>
        <w:wordWrap w:val="0"/>
        <w:spacing w:line="520" w:lineRule="exact"/>
        <w:ind w:firstLine="640" w:firstLineChars="200"/>
        <w:jc w:val="both"/>
        <w:rPr>
          <w:rFonts w:cs="Times New Roman"/>
          <w:szCs w:val="32"/>
        </w:rPr>
      </w:pPr>
      <w:r w:rsidRPr="00823B4E">
        <w:rPr>
          <w:rFonts w:cs="Times New Roman"/>
          <w:szCs w:val="32"/>
        </w:rPr>
        <w:t>同时，</w:t>
      </w:r>
      <w:r w:rsidRPr="00823B4E">
        <w:rPr>
          <w:rFonts w:cs="Times New Roman"/>
          <w:color w:val="000000"/>
          <w:szCs w:val="32"/>
          <w:lang w:bidi="ar"/>
        </w:rPr>
        <w:t>登陆人力资源管理系统</w:t>
      </w:r>
      <w:r w:rsidRPr="00823B4E">
        <w:rPr>
          <w:rFonts w:cs="Times New Roman"/>
          <w:color w:val="000000"/>
          <w:w w:val="80"/>
          <w:szCs w:val="32"/>
          <w:lang w:bidi="ar"/>
        </w:rPr>
        <w:t>（</w:t>
      </w:r>
      <w:r w:rsidRPr="00823B4E">
        <w:rPr>
          <w:rFonts w:cs="Times New Roman"/>
          <w:color w:val="000000"/>
          <w:szCs w:val="32"/>
          <w:lang w:bidi="ar"/>
        </w:rPr>
        <w:t>网址</w:t>
      </w:r>
      <w:r w:rsidRPr="00823B4E">
        <w:rPr>
          <w:rFonts w:cs="Times New Roman"/>
          <w:color w:val="000000"/>
          <w:szCs w:val="32"/>
          <w:lang w:bidi="ar"/>
        </w:rPr>
        <w:t>:</w:t>
      </w:r>
      <w:r w:rsidRPr="00823B4E">
        <w:rPr>
          <w:rFonts w:cs="Times New Roman"/>
          <w:szCs w:val="32"/>
        </w:rPr>
        <w:t>http://uems.sysu.edu.cn/</w:t>
      </w:r>
      <w:r w:rsidRPr="00823B4E">
        <w:rPr>
          <w:rFonts w:cs="Times New Roman"/>
          <w:szCs w:val="32"/>
        </w:rPr>
        <w:t>hrs</w:t>
      </w:r>
      <w:r w:rsidRPr="00823B4E">
        <w:rPr>
          <w:rFonts w:cs="Times New Roman"/>
          <w:szCs w:val="32"/>
        </w:rPr>
        <w:t>/</w:t>
      </w:r>
      <w:r w:rsidRPr="00823B4E">
        <w:rPr>
          <w:rFonts w:cs="Times New Roman"/>
          <w:szCs w:val="32"/>
        </w:rPr>
        <w:t>login.jsp?FM_SYS_ID</w:t>
      </w:r>
      <w:r w:rsidRPr="00823B4E">
        <w:rPr>
          <w:rFonts w:cs="Times New Roman"/>
          <w:szCs w:val="32"/>
        </w:rPr>
        <w:t>=</w:t>
      </w:r>
      <w:r w:rsidRPr="00823B4E">
        <w:rPr>
          <w:rFonts w:cs="Times New Roman"/>
          <w:szCs w:val="32"/>
        </w:rPr>
        <w:t>hrs</w:t>
      </w:r>
      <w:r w:rsidRPr="00823B4E">
        <w:rPr>
          <w:rFonts w:cs="Times New Roman"/>
          <w:szCs w:val="32"/>
        </w:rPr>
        <w:t>）</w:t>
      </w:r>
      <w:r w:rsidRPr="00823B4E">
        <w:rPr>
          <w:rFonts w:cs="Times New Roman"/>
          <w:color w:val="000000"/>
          <w:w w:val="8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出国（境）管理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出国（境）项目申报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二级单位评议进行形式审查、填写单位综合推荐意见、上传推荐表（二级单位操作手册请在填报说明处下载），将单</w:t>
      </w:r>
      <w:r w:rsidRPr="00823B4E">
        <w:rPr>
          <w:rFonts w:cs="Times New Roman"/>
          <w:color w:val="000000"/>
          <w:szCs w:val="32"/>
          <w:lang w:bidi="ar"/>
        </w:rPr>
        <w:t>位拟</w:t>
      </w:r>
      <w:r w:rsidRPr="00823B4E">
        <w:rPr>
          <w:rFonts w:cs="Times New Roman"/>
          <w:color w:val="000000"/>
          <w:szCs w:val="32"/>
          <w:lang w:bidi="ar"/>
        </w:rPr>
        <w:t>推荐人选提交学校审核。</w:t>
      </w:r>
    </w:p>
    <w:p w:rsidR="00F01702" w:rsidRPr="00823B4E" w14:paraId="1C076A3E" w14:textId="24C7A7F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形式审查：</w:t>
      </w:r>
      <w:r w:rsidRPr="00823B4E" w:rsidR="0045291E">
        <w:rPr>
          <w:rFonts w:cs="Times New Roman"/>
          <w:color w:val="000000"/>
          <w:szCs w:val="32"/>
          <w:lang w:bidi="ar"/>
        </w:rPr>
        <w:t>重点审核</w:t>
      </w:r>
      <w:r w:rsidRPr="00823B4E" w:rsidR="00BC1FDD">
        <w:rPr>
          <w:rFonts w:cs="Times New Roman"/>
          <w:color w:val="000000"/>
          <w:szCs w:val="32"/>
          <w:lang w:bidi="ar"/>
        </w:rPr>
        <w:t>是否符合申报条件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上传的附件材料是否齐备和符合申报材料要求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填写信息和提交材料是否真实</w:t>
      </w:r>
      <w:r w:rsidRPr="00823B4E" w:rsidR="0045291E">
        <w:rPr>
          <w:rFonts w:cs="Times New Roman"/>
          <w:color w:val="000000"/>
          <w:szCs w:val="32"/>
          <w:lang w:bidi="ar"/>
        </w:rPr>
        <w:t>等。</w:t>
      </w:r>
    </w:p>
    <w:p w:rsidR="00F01702" w:rsidRPr="00823B4E" w14:paraId="63839C18" w14:textId="5AFAA05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2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单位综合推荐意见：</w:t>
      </w:r>
      <w:r w:rsidRPr="00823B4E" w:rsidR="00BC1FDD">
        <w:rPr>
          <w:rFonts w:cs="Times New Roman"/>
          <w:color w:val="000000"/>
          <w:szCs w:val="32"/>
          <w:lang w:bidi="ar"/>
        </w:rPr>
        <w:t>说明被推荐人选在政治思想、师德师风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品行作风等方面的情况；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身心健康情况、</w:t>
      </w:r>
      <w:r w:rsidRPr="00823B4E" w:rsidR="00BC1FDD">
        <w:rPr>
          <w:rFonts w:cs="Times New Roman"/>
          <w:color w:val="000000"/>
          <w:szCs w:val="32"/>
          <w:lang w:bidi="ar"/>
        </w:rPr>
        <w:t>外语水平；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学术发展潜力、出国留学必要性和留学计划可行性</w:t>
      </w:r>
      <w:r w:rsidRPr="00823B4E" w:rsidR="00BC1FDD">
        <w:rPr>
          <w:rFonts w:cs="Times New Roman"/>
          <w:color w:val="000000"/>
          <w:szCs w:val="32"/>
          <w:lang w:bidi="ar"/>
        </w:rPr>
        <w:t>；对推荐人出国留学目标要求；回国后对被推荐人的使用计划等，限</w:t>
      </w:r>
      <w:r w:rsidRPr="00823B4E" w:rsidR="00BC1FDD">
        <w:rPr>
          <w:rFonts w:cs="Times New Roman"/>
          <w:color w:val="000000"/>
          <w:szCs w:val="32"/>
          <w:lang w:bidi="ar"/>
        </w:rPr>
        <w:t>500</w:t>
      </w:r>
      <w:r w:rsidRPr="00823B4E" w:rsidR="00BC1FDD">
        <w:rPr>
          <w:rFonts w:cs="Times New Roman"/>
          <w:color w:val="000000"/>
          <w:szCs w:val="32"/>
          <w:lang w:bidi="ar"/>
        </w:rPr>
        <w:t>字。</w:t>
      </w:r>
    </w:p>
    <w:p w:rsidR="00F01702" w:rsidRPr="00823B4E" w14:paraId="4B08412D" w14:textId="6D50B0E3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上传推荐表：请在上传推荐表列表页面打印推荐表，所在单位党</w:t>
      </w:r>
      <w:r w:rsidR="00CE5A48">
        <w:rPr>
          <w:rFonts w:cs="Times New Roman" w:hint="eastAsia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政领导负责人签字，并加盖单位公章，扫描上传。</w:t>
      </w:r>
    </w:p>
    <w:p w:rsidR="00F01702" w:rsidRPr="00823B4E" w14:paraId="16B929E0" w14:textId="7CD6C7C5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 w:rsidRPr="00823B4E" w:rsidR="00BC1FDD">
        <w:rPr>
          <w:rFonts w:cs="Times New Roman"/>
          <w:color w:val="000000"/>
          <w:szCs w:val="32"/>
          <w:lang w:bidi="ar"/>
        </w:rPr>
        <w:t>登陆国家公派留学管理信息平台（网址：</w:t>
      </w:r>
      <w:r w:rsidRPr="00823B4E" w:rsidR="00BC1FDD">
        <w:rPr>
          <w:rFonts w:cs="Times New Roman"/>
          <w:b/>
          <w:szCs w:val="32"/>
          <w:lang w:bidi="ar"/>
        </w:rPr>
        <w:t>http://apply.csc.edu.cn</w:t>
      </w:r>
      <w:r w:rsidRPr="00823B4E" w:rsidR="00BC1FDD"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588837A3" w14:textId="4287F73C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（五）</w:t>
      </w:r>
      <w:r w:rsidRPr="00823B4E" w:rsidR="00BC1FDD">
        <w:rPr>
          <w:rFonts w:cs="Times New Roman"/>
          <w:color w:val="000000"/>
          <w:szCs w:val="32"/>
          <w:lang w:bidi="ar"/>
        </w:rPr>
        <w:t>完成网上申报，通过学校审核后，</w:t>
      </w:r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申请人</w:t>
      </w:r>
      <w:r w:rsidRPr="00823B4E" w:rsidR="00BC1FDD">
        <w:rPr>
          <w:rFonts w:cs="Times New Roman"/>
          <w:color w:val="000000"/>
          <w:szCs w:val="32"/>
          <w:lang w:bidi="ar"/>
        </w:rPr>
        <w:t>应即日在网上打印一份</w:t>
      </w:r>
      <w:r w:rsidRPr="00823B4E" w:rsidR="00BC1FDD"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 w:rsidRPr="00823B4E" w:rsidR="00BC1FDD">
        <w:rPr>
          <w:rFonts w:cs="Times New Roman"/>
          <w:color w:val="000000"/>
          <w:szCs w:val="32"/>
          <w:lang w:bidi="ar"/>
        </w:rPr>
        <w:t>在纸质</w:t>
      </w:r>
      <w:r w:rsidRPr="00823B4E" w:rsidR="00BC1FDD">
        <w:rPr>
          <w:rFonts w:cs="Times New Roman"/>
          <w:color w:val="000000"/>
          <w:szCs w:val="32"/>
          <w:lang w:bidi="ar"/>
        </w:rPr>
        <w:t>版材料</w:t>
      </w:r>
      <w:r w:rsidRPr="00823B4E" w:rsidR="00BC1FDD">
        <w:rPr>
          <w:rFonts w:cs="Times New Roman"/>
          <w:color w:val="000000"/>
          <w:szCs w:val="32"/>
          <w:lang w:bidi="ar"/>
        </w:rPr>
        <w:t>首页贴上照片，并在</w:t>
      </w:r>
      <w:r w:rsidRPr="00823B4E" w:rsidR="00BC1FDD">
        <w:rPr>
          <w:rFonts w:cs="Times New Roman"/>
          <w:color w:val="000000"/>
          <w:szCs w:val="32"/>
          <w:lang w:bidi="ar"/>
        </w:rPr>
        <w:t>“</w:t>
      </w:r>
      <w:r w:rsidRPr="00823B4E" w:rsidR="00BC1FDD">
        <w:rPr>
          <w:rFonts w:cs="Times New Roman"/>
          <w:color w:val="000000"/>
          <w:szCs w:val="32"/>
          <w:lang w:bidi="ar"/>
        </w:rPr>
        <w:t>申请人签字</w:t>
      </w:r>
      <w:r w:rsidRPr="00823B4E" w:rsidR="00BC1FDD">
        <w:rPr>
          <w:rFonts w:cs="Times New Roman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一栏签字，扫描上传至人力资源管理系统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上传申请表处，</w:t>
      </w:r>
      <w:r w:rsidRPr="00823B4E" w:rsidR="00BC1FDD">
        <w:rPr>
          <w:rFonts w:cs="Times New Roman"/>
          <w:color w:val="000000"/>
          <w:szCs w:val="32"/>
          <w:lang w:bidi="ar"/>
        </w:rPr>
        <w:t>纸质版请提交</w:t>
      </w:r>
      <w:r w:rsidRPr="00823B4E" w:rsidR="00BC1FDD">
        <w:rPr>
          <w:rFonts w:cs="Times New Roman"/>
          <w:color w:val="000000"/>
          <w:szCs w:val="32"/>
          <w:lang w:bidi="ar"/>
        </w:rPr>
        <w:t>所在单位留存，留存期限为</w:t>
      </w:r>
      <w:r w:rsidRPr="00823B4E" w:rsidR="00280834">
        <w:rPr>
          <w:rFonts w:cs="Times New Roman"/>
          <w:color w:val="000000"/>
          <w:szCs w:val="32"/>
          <w:lang w:bidi="ar"/>
        </w:rPr>
        <w:t>3</w:t>
      </w:r>
      <w:r w:rsidRPr="00823B4E" w:rsidR="00BC1FDD">
        <w:rPr>
          <w:rFonts w:cs="Times New Roman"/>
          <w:color w:val="000000"/>
          <w:szCs w:val="32"/>
          <w:lang w:bidi="ar"/>
        </w:rPr>
        <w:t>年。</w:t>
      </w:r>
    </w:p>
    <w:p w:rsidR="00F01702" w:rsidRPr="00374DFB" w14:paraId="1DE576EC" w14:textId="4C04A48C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 w:rsidRPr="00374DFB" w:rsidR="00BC1FDD"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:rsidR="00F01702" w:rsidRPr="00823B4E" w14:paraId="0710023F" w14:textId="3FA91958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单位应对被推荐人选的政治信念、道德品行、身心健康情况、学术发展潜力、出国留学必要性、留学计划可行性等严格把关，并逐项做出认定意见，对其出国留学提出明确考核要求，并出具单位推荐意见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0C32DB72" w14:textId="186A3784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请申请人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提前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联系国外邀请函</w:t>
      </w:r>
      <w:r w:rsidRPr="00823B4E" w:rsidR="00BC1FDD">
        <w:rPr>
          <w:rFonts w:cs="Times New Roman"/>
          <w:color w:val="000000"/>
          <w:szCs w:val="32"/>
          <w:lang w:bidi="ar"/>
        </w:rPr>
        <w:t>，</w:t>
      </w:r>
      <w:r w:rsidRPr="00823B4E" w:rsidR="00BC1FDD">
        <w:rPr>
          <w:rFonts w:cs="Times New Roman"/>
          <w:b/>
          <w:color w:val="000000"/>
          <w:szCs w:val="32"/>
          <w:lang w:bidi="ar"/>
        </w:rPr>
        <w:t>准备外语水平合格证明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材料。</w:t>
      </w:r>
      <w:r w:rsidRPr="00823B4E" w:rsidR="00BC1FDD">
        <w:rPr>
          <w:rFonts w:cs="Times New Roman"/>
          <w:color w:val="000000"/>
          <w:szCs w:val="32"/>
          <w:lang w:bidi="ar"/>
        </w:rPr>
        <w:t xml:space="preserve"> </w:t>
      </w:r>
    </w:p>
    <w:p w:rsidR="00F01702" w:rsidRPr="00823B4E" w14:paraId="16194C81" w14:textId="61B7021F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:rsidR="00F01702" w:rsidRPr="00823B4E" w14:paraId="6398AB28" w14:textId="2F61C366">
      <w:pPr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:rsidR="00F01702" w:rsidRPr="00823B4E" w14:paraId="72EB0382" w14:textId="58212EDA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6" w:history="1">
        <w:r w:rsidRPr="00B8482C" w:rsidR="00CF4099">
          <w:rPr>
            <w:rStyle w:val="Hyperlink"/>
            <w:rFonts w:cs="Times New Roman"/>
            <w:kern w:val="0"/>
            <w:szCs w:val="32"/>
          </w:rPr>
          <w:t>http://apply.csc.edu.cn</w:t>
        </w:r>
      </w:hyperlink>
      <w:r w:rsidRPr="00823B4E" w:rsidR="00BC1FDD"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:rsidR="00F01702" w:rsidRPr="00823B4E" w14:paraId="3CF2743C" w14:textId="4AD265EE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r w:rsidRPr="00823B4E" w:rsidR="00BC1FDD">
        <w:rPr>
          <w:rFonts w:cs="Times New Roman"/>
          <w:color w:val="000000"/>
          <w:szCs w:val="32"/>
          <w:lang w:bidi="ar"/>
        </w:rPr>
        <w:t>项目被录取人员的留学资格</w:t>
      </w:r>
      <w:r w:rsidR="000028C4">
        <w:rPr>
          <w:rFonts w:cs="Times New Roman" w:hint="eastAsia"/>
          <w:color w:val="000000"/>
          <w:szCs w:val="32"/>
          <w:lang w:bidi="ar"/>
        </w:rPr>
        <w:t>有效期以录取通知为准</w:t>
      </w:r>
      <w:r w:rsidRPr="00823B4E" w:rsidR="00BC1FDD"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:rsidR="00F01702" w:rsidRPr="00823B4E" w14:paraId="3C61EBC0" w14:textId="45570F0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 w:rsidRPr="00823B4E" w:rsidR="00BC1FDD">
        <w:rPr>
          <w:rFonts w:cs="Times New Roman"/>
          <w:color w:val="000000"/>
          <w:szCs w:val="32"/>
          <w:lang w:bidi="ar"/>
        </w:rPr>
        <w:t>原则上各院系被推荐者出访时本单位在国（境）外研修（</w:t>
      </w:r>
      <w:r w:rsidRPr="00823B4E" w:rsidR="00BC1FDD">
        <w:rPr>
          <w:rFonts w:cs="Times New Roman"/>
          <w:color w:val="000000"/>
          <w:szCs w:val="32"/>
          <w:lang w:bidi="ar"/>
        </w:rPr>
        <w:t>6</w:t>
      </w:r>
      <w:r w:rsidRPr="00823B4E" w:rsidR="00BC1FDD">
        <w:rPr>
          <w:rFonts w:cs="Times New Roman"/>
          <w:color w:val="000000"/>
          <w:szCs w:val="32"/>
          <w:lang w:bidi="ar"/>
        </w:rPr>
        <w:t>个月及以上）的专任教师数不超过专任教师总数的</w:t>
      </w:r>
      <w:r w:rsidRPr="00823B4E" w:rsidR="00BC1FDD">
        <w:rPr>
          <w:rFonts w:cs="Times New Roman"/>
          <w:color w:val="000000"/>
          <w:szCs w:val="32"/>
          <w:lang w:bidi="ar"/>
        </w:rPr>
        <w:t>10%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139E094F" w14:textId="28E0A23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</w:t>
      </w:r>
      <w:r w:rsidRPr="00823B4E" w:rsidR="00BC1FDD">
        <w:rPr>
          <w:rFonts w:cs="Times New Roman"/>
          <w:color w:val="000000"/>
          <w:szCs w:val="32"/>
          <w:lang w:bidi="ar"/>
        </w:rPr>
        <w:t>被录取人员须按照留学基金委、学校的要求办理派出手续。</w:t>
      </w:r>
    </w:p>
    <w:p w:rsidR="00F01702" w:rsidRPr="00823B4E" w14:paraId="30D7C609" w14:textId="2C1390EF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（九）</w:t>
      </w:r>
      <w:r w:rsidRPr="00823B4E" w:rsidR="00BC1FDD">
        <w:rPr>
          <w:rFonts w:cs="Times New Roman"/>
          <w:color w:val="000000"/>
          <w:szCs w:val="32"/>
          <w:lang w:bidi="ar"/>
        </w:rPr>
        <w:t>获资助者与获得资助有关的论文、研究项目或科研成果在成文、发表、公开时，应注明</w:t>
      </w:r>
      <w:r w:rsidRPr="00823B4E" w:rsidR="00BC1FDD">
        <w:rPr>
          <w:rFonts w:cs="Times New Roman"/>
          <w:color w:val="000000"/>
          <w:szCs w:val="32"/>
          <w:lang w:bidi="ar"/>
        </w:rPr>
        <w:t xml:space="preserve"> “</w:t>
      </w:r>
      <w:r w:rsidRPr="00823B4E" w:rsidR="00BC1FDD">
        <w:rPr>
          <w:rFonts w:cs="Times New Roman"/>
          <w:color w:val="000000"/>
          <w:szCs w:val="32"/>
          <w:lang w:bidi="ar"/>
        </w:rPr>
        <w:t>本研究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成果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论文得到国家留学基金资助</w:t>
      </w:r>
      <w:r w:rsidRPr="00823B4E" w:rsidR="00BC1FDD">
        <w:rPr>
          <w:rFonts w:cs="Times New Roman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60D512CC" w14:textId="05C73B72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（十）</w:t>
      </w:r>
      <w:r w:rsidRPr="00823B4E" w:rsidR="00BC1FDD">
        <w:rPr>
          <w:rFonts w:cs="Times New Roman"/>
          <w:color w:val="000000"/>
          <w:szCs w:val="32"/>
          <w:lang w:bidi="ar"/>
        </w:rPr>
        <w:t>有关本项目的其他信息，请登录</w:t>
      </w:r>
      <w:r w:rsidRPr="00823B4E" w:rsidR="00BC1FDD">
        <w:rPr>
          <w:rFonts w:cs="Times New Roman"/>
          <w:color w:val="000000"/>
          <w:szCs w:val="32"/>
          <w:lang w:bidi="ar"/>
        </w:rPr>
        <w:t>国家留基委</w:t>
      </w:r>
      <w:r w:rsidRPr="00823B4E" w:rsidR="00BC1FDD">
        <w:rPr>
          <w:rFonts w:cs="Times New Roman"/>
          <w:color w:val="000000"/>
          <w:szCs w:val="32"/>
          <w:lang w:bidi="ar"/>
        </w:rPr>
        <w:t>网站查阅</w:t>
      </w:r>
      <w:r w:rsidRPr="00823B4E" w:rsidR="00BC1FDD">
        <w:rPr>
          <w:rFonts w:cs="Times New Roman"/>
          <w:color w:val="000000"/>
          <w:szCs w:val="32"/>
          <w:lang w:bidi="ar"/>
        </w:rPr>
        <w:t>项目专栏</w:t>
      </w:r>
      <w:r>
        <w:rPr>
          <w:rFonts w:cs="Times New Roman" w:hint="eastAsia"/>
          <w:color w:val="000000"/>
          <w:szCs w:val="32"/>
          <w:lang w:bidi="ar"/>
        </w:rPr>
        <w:t>（</w:t>
      </w:r>
      <w:r w:rsidRPr="000B6F4D">
        <w:rPr>
          <w:rFonts w:cs="Times New Roman"/>
          <w:color w:val="000000"/>
          <w:szCs w:val="32"/>
          <w:lang w:bidi="ar"/>
        </w:rPr>
        <w:t>https://www.csc.edu.cn/chuguo/s/2265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:rsidP="00E261D6" w14:paraId="2F4BFEDB" w14:textId="77777777">
      <w:pPr>
        <w:spacing w:line="500" w:lineRule="atLeast"/>
        <w:ind w:right="1280" w:rightChars="400"/>
        <w:jc w:val="both"/>
        <w:rPr>
          <w:rFonts w:cs="Times New Roman"/>
          <w:szCs w:val="32"/>
        </w:rPr>
      </w:pPr>
    </w:p>
    <w:sectPr>
      <w:footerReference w:type="even" r:id="rId7"/>
      <w:footerReference w:type="default" r:id="rId8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76BB96BE-F534-49EF-8E58-B564C842103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D52A14A-6DE3-4428-8BBE-FBEAA10E3B4A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fontKey="{1EF2C6B9-D1EC-46D8-AE5F-00A1EE4D748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EF0E673F-9F2D-4672-BDAC-A7E72D3C9E1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212755B-2358-43AB-B0AA-5D89CAECA6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6C17C5F3" w14:textId="77777777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35A4C98E" w14:textId="77777777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41852225"/>
    <w:multiLevelType w:val="singleLevel"/>
    <w:tmpl w:val="41852225"/>
    <w:lvl w:ilvl="0">
      <w:start w:val="1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attachedTemplate r:id="rId1"/>
  <w:trackRevisions/>
  <w:defaultTabStop w:val="420"/>
  <w:drawingGridHorizontalSpacing w:val="156"/>
  <w:drawingGridVerticalSpacing w:val="577"/>
  <w:displayHorizontalDrawingGridEvery w:val="0"/>
  <w:displayVerticalDrawingGridEvery w:val="2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919"/>
    <w:rsid w:val="000028C4"/>
    <w:rsid w:val="000034FB"/>
    <w:rsid w:val="00015AD9"/>
    <w:rsid w:val="00025364"/>
    <w:rsid w:val="00030B15"/>
    <w:rsid w:val="00047AA4"/>
    <w:rsid w:val="00061457"/>
    <w:rsid w:val="00074E16"/>
    <w:rsid w:val="000B6F4D"/>
    <w:rsid w:val="000D6A64"/>
    <w:rsid w:val="000E3BC9"/>
    <w:rsid w:val="000E53BD"/>
    <w:rsid w:val="001001BF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80834"/>
    <w:rsid w:val="002957BF"/>
    <w:rsid w:val="00297E7D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8482C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2F57A922-5309-4C5E-84EE-CA3C8A26D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2"/>
    <w:uiPriority w:val="99"/>
    <w:semiHidden/>
    <w:unhideWhenUsed/>
    <w:qFormat/>
  </w:style>
  <w:style w:type="paragraph" w:styleId="BodyText">
    <w:name w:val="Body Text"/>
    <w:basedOn w:val="Normal"/>
    <w:link w:val="a0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"/>
    <w:qFormat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4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5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qFormat/>
    <w:rPr>
      <w:b/>
      <w:b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FollowedHyperlink">
    <w:name w:val="FollowedHyperlink"/>
    <w:basedOn w:val="DefaultParagraphFont"/>
    <w:qFormat/>
    <w:rPr>
      <w:color w:val="000000"/>
      <w:u w:val="non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qFormat/>
    <w:rPr>
      <w:color w:val="0C5C5C"/>
      <w:u w:val="non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DefaultParagraphFont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uiPriority w:val="99"/>
    <w:qFormat/>
    <w:rPr>
      <w:sz w:val="18"/>
      <w:szCs w:val="18"/>
    </w:rPr>
  </w:style>
  <w:style w:type="character" w:customStyle="1" w:styleId="a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0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1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2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3">
    <w:name w:val="批注主题 字符"/>
    <w:basedOn w:val="a2"/>
    <w:link w:val="CommentSubject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4">
    <w:name w:val="页脚 字符"/>
    <w:basedOn w:val="DefaultParagraphFont"/>
    <w:link w:val="Footer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5">
    <w:name w:val="页眉 字符"/>
    <w:basedOn w:val="DefaultParagraphFont"/>
    <w:link w:val="Header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DefaultParagraphFont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DefaultParagraphFont"/>
    <w:uiPriority w:val="99"/>
    <w:semiHidden/>
    <w:unhideWhenUsed/>
    <w:rsid w:val="004121ED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028C4"/>
    <w:rPr>
      <w:rFonts w:eastAsia="仿宋_GB2312" w:cstheme="minorBidi"/>
      <w:kern w:val="2"/>
      <w:sz w:val="32"/>
      <w:szCs w:val="21"/>
    </w:rPr>
  </w:style>
  <w:style w:type="character" w:customStyle="1" w:styleId="UnresolvedMention">
    <w:name w:val="Unresolved Mention"/>
    <w:basedOn w:val="DefaultParagraphFont"/>
    <w:uiPriority w:val="99"/>
    <w:rsid w:val="005516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hyperlink" Target="http://apply.csc.edu.cn" TargetMode="Externa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theme" Target="theme/theme1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1026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26</TotalTime>
  <Pages>4</Pages>
  <Words>260</Words>
  <Characters>1487</Characters>
  <Application>Microsoft Office Word</Application>
  <DocSecurity>0</DocSecurity>
  <Lines>12</Lines>
  <Paragraphs>3</Paragraphs>
  <ScaleCrop>false</ScaleCrop>
  <Company>SYSU</Company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李 大卫</cp:lastModifiedBy>
  <cp:revision>9</cp:revision>
  <cp:lastPrinted>2018-11-07T11:08:00Z</cp:lastPrinted>
  <dcterms:created xsi:type="dcterms:W3CDTF">2022-02-25T10:22:00Z</dcterms:created>
  <dcterms:modified xsi:type="dcterms:W3CDTF">2022-03-23T11:30:00Z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